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E0" w:firstRow="1" w:lastRow="1" w:firstColumn="1" w:lastColumn="1" w:noHBand="0" w:noVBand="0"/>
      </w:tblPr>
      <w:tblGrid>
        <w:gridCol w:w="9923"/>
      </w:tblGrid>
      <w:tr w:rsidR="008D7CE4" w:rsidRPr="003F3811" w14:paraId="38E27342" w14:textId="77777777" w:rsidTr="00562188">
        <w:trPr>
          <w:trHeight w:val="970"/>
        </w:trPr>
        <w:tc>
          <w:tcPr>
            <w:tcW w:w="9923" w:type="dxa"/>
            <w:tcBorders>
              <w:bottom w:val="single" w:sz="12" w:space="0" w:color="000000"/>
            </w:tcBorders>
            <w:shd w:val="solid" w:color="808080" w:fill="FFFFFF"/>
          </w:tcPr>
          <w:p w14:paraId="113BA981" w14:textId="77777777" w:rsidR="008D7CE4" w:rsidRPr="0051209A" w:rsidRDefault="006A1960" w:rsidP="0051209A">
            <w:pPr>
              <w:pStyle w:val="phtitlepagedocument"/>
              <w:rPr>
                <w:bCs/>
                <w:lang w:val="sr-Latn-RS"/>
              </w:rPr>
            </w:pPr>
            <w:r w:rsidRPr="00C57F27">
              <w:rPr>
                <w:b w:val="0"/>
                <w:bCs/>
                <w:lang w:val="en-US"/>
              </w:rPr>
              <w:t>Technical Assignment</w:t>
            </w:r>
            <w:r>
              <w:rPr>
                <w:b w:val="0"/>
                <w:bCs/>
                <w:lang w:val="en-US"/>
              </w:rPr>
              <w:t xml:space="preserve"> for ICT solution</w:t>
            </w:r>
          </w:p>
        </w:tc>
      </w:tr>
    </w:tbl>
    <w:p w14:paraId="626C8A0F" w14:textId="77777777" w:rsidR="00B71C68" w:rsidRPr="00562188" w:rsidRDefault="00B71C68" w:rsidP="00B71C68">
      <w:pPr>
        <w:rPr>
          <w:lang w:val="sr-Cyrl-RS"/>
        </w:rPr>
      </w:pPr>
    </w:p>
    <w:p w14:paraId="78F94E8B" w14:textId="77777777" w:rsidR="00B71C68" w:rsidRPr="00562188" w:rsidRDefault="00B71C68" w:rsidP="00B75B08">
      <w:pPr>
        <w:tabs>
          <w:tab w:val="left" w:pos="2984"/>
        </w:tabs>
        <w:jc w:val="both"/>
        <w:rPr>
          <w:lang w:val="sr-Cyrl-RS"/>
        </w:rPr>
      </w:pPr>
    </w:p>
    <w:tbl>
      <w:tblPr>
        <w:tblW w:w="9923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E0" w:firstRow="1" w:lastRow="1" w:firstColumn="1" w:lastColumn="1" w:noHBand="0" w:noVBand="0"/>
      </w:tblPr>
      <w:tblGrid>
        <w:gridCol w:w="9923"/>
      </w:tblGrid>
      <w:tr w:rsidR="001053A8" w:rsidRPr="003F3811" w14:paraId="353009F4" w14:textId="77777777" w:rsidTr="00562188">
        <w:trPr>
          <w:trHeight w:val="401"/>
        </w:trPr>
        <w:tc>
          <w:tcPr>
            <w:tcW w:w="9923" w:type="dxa"/>
            <w:tcBorders>
              <w:bottom w:val="single" w:sz="12" w:space="0" w:color="000000"/>
            </w:tcBorders>
            <w:shd w:val="solid" w:color="808080" w:fill="FFFFFF"/>
          </w:tcPr>
          <w:p w14:paraId="0F471652" w14:textId="77777777" w:rsidR="001053A8" w:rsidRPr="003F3811" w:rsidRDefault="006A1960" w:rsidP="003F3811">
            <w:pPr>
              <w:jc w:val="center"/>
              <w:rPr>
                <w:b/>
                <w:bCs/>
                <w:color w:val="FFFFFF"/>
                <w:lang w:val="sr-Cyrl-RS"/>
              </w:rPr>
            </w:pPr>
            <w:r w:rsidRPr="00C57F27">
              <w:rPr>
                <w:b/>
                <w:bCs/>
                <w:color w:val="FFFFFF"/>
              </w:rPr>
              <w:t>Scope of Supply</w:t>
            </w:r>
          </w:p>
        </w:tc>
      </w:tr>
      <w:tr w:rsidR="001053A8" w:rsidRPr="003F3811" w14:paraId="3EA71BD6" w14:textId="77777777" w:rsidTr="00562188">
        <w:trPr>
          <w:trHeight w:val="388"/>
        </w:trPr>
        <w:tc>
          <w:tcPr>
            <w:tcW w:w="9923" w:type="dxa"/>
            <w:shd w:val="clear" w:color="auto" w:fill="auto"/>
          </w:tcPr>
          <w:p w14:paraId="0EFA9808" w14:textId="77777777" w:rsidR="001053A8" w:rsidRPr="003F3811" w:rsidRDefault="006A1960" w:rsidP="00713D7D">
            <w:pPr>
              <w:rPr>
                <w:i/>
                <w:lang w:val="sr-Cyrl-RS"/>
              </w:rPr>
            </w:pPr>
            <w:r w:rsidRPr="00BC2B56">
              <w:rPr>
                <w:sz w:val="22"/>
                <w:szCs w:val="22"/>
              </w:rPr>
              <w:t xml:space="preserve">Purchase of RPA </w:t>
            </w:r>
            <w:r w:rsidR="00713D7D">
              <w:rPr>
                <w:sz w:val="22"/>
                <w:szCs w:val="22"/>
              </w:rPr>
              <w:t>PRIMO</w:t>
            </w:r>
            <w:r w:rsidRPr="00BC2B56">
              <w:rPr>
                <w:sz w:val="22"/>
                <w:szCs w:val="22"/>
              </w:rPr>
              <w:t xml:space="preserve"> </w:t>
            </w:r>
            <w:proofErr w:type="spellStart"/>
            <w:r w:rsidRPr="00BC2B56">
              <w:rPr>
                <w:sz w:val="22"/>
                <w:szCs w:val="22"/>
              </w:rPr>
              <w:t>licence</w:t>
            </w:r>
            <w:r w:rsidR="00713D7D">
              <w:rPr>
                <w:sz w:val="22"/>
                <w:szCs w:val="22"/>
              </w:rPr>
              <w:t>s</w:t>
            </w:r>
            <w:proofErr w:type="spellEnd"/>
          </w:p>
        </w:tc>
      </w:tr>
    </w:tbl>
    <w:p w14:paraId="2BE3ABAC" w14:textId="77777777" w:rsidR="00B71C68" w:rsidRPr="003C515B" w:rsidRDefault="00B71C68" w:rsidP="00B71C68">
      <w:pPr>
        <w:rPr>
          <w:lang w:val="sr-Cyrl-RS"/>
        </w:rPr>
      </w:pP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6A1960" w:rsidRPr="003F3811" w14:paraId="4FE0F029" w14:textId="77777777" w:rsidTr="00A818C1">
        <w:tc>
          <w:tcPr>
            <w:tcW w:w="2977" w:type="dxa"/>
            <w:tcBorders>
              <w:bottom w:val="single" w:sz="12" w:space="0" w:color="000000"/>
            </w:tcBorders>
            <w:shd w:val="solid" w:color="808080" w:fill="FFFFFF"/>
          </w:tcPr>
          <w:p w14:paraId="583DB189" w14:textId="77777777" w:rsidR="006A1960" w:rsidRPr="00C57F27" w:rsidRDefault="006A1960" w:rsidP="006A1960">
            <w:pPr>
              <w:rPr>
                <w:b/>
                <w:bCs/>
                <w:color w:val="FFFFFF"/>
                <w:szCs w:val="24"/>
              </w:rPr>
            </w:pPr>
            <w:r w:rsidRPr="00C57F27">
              <w:rPr>
                <w:b/>
                <w:bCs/>
                <w:color w:val="FFFFFF"/>
                <w:szCs w:val="24"/>
              </w:rPr>
              <w:t>Document name:</w:t>
            </w:r>
          </w:p>
        </w:tc>
        <w:tc>
          <w:tcPr>
            <w:tcW w:w="6946" w:type="dxa"/>
            <w:tcBorders>
              <w:bottom w:val="single" w:sz="12" w:space="0" w:color="000000"/>
            </w:tcBorders>
            <w:shd w:val="solid" w:color="808080" w:fill="FFFFFF"/>
          </w:tcPr>
          <w:p w14:paraId="51D0BC9F" w14:textId="77777777" w:rsidR="006A1960" w:rsidRPr="00C57F27" w:rsidRDefault="006A1960" w:rsidP="006A1960">
            <w:pPr>
              <w:rPr>
                <w:b/>
                <w:bCs/>
                <w:i/>
                <w:color w:val="FFFFFF"/>
                <w:szCs w:val="24"/>
              </w:rPr>
            </w:pPr>
            <w:r w:rsidRPr="00C57F27">
              <w:rPr>
                <w:b/>
                <w:bCs/>
                <w:color w:val="FFFFFF"/>
                <w:szCs w:val="24"/>
              </w:rPr>
              <w:t>Technical Assignment</w:t>
            </w:r>
          </w:p>
        </w:tc>
      </w:tr>
      <w:tr w:rsidR="00B71C68" w:rsidRPr="003F3811" w14:paraId="7AF0F20E" w14:textId="77777777" w:rsidTr="00A818C1">
        <w:tc>
          <w:tcPr>
            <w:tcW w:w="2977" w:type="dxa"/>
            <w:shd w:val="clear" w:color="auto" w:fill="auto"/>
          </w:tcPr>
          <w:p w14:paraId="036A2AEB" w14:textId="77777777" w:rsidR="00B71C68" w:rsidRPr="003F3811" w:rsidRDefault="006A1960" w:rsidP="00AD2092">
            <w:pPr>
              <w:rPr>
                <w:b/>
                <w:szCs w:val="24"/>
                <w:lang w:val="sr-Cyrl-RS"/>
              </w:rPr>
            </w:pPr>
            <w:r w:rsidRPr="00C57F27">
              <w:rPr>
                <w:b/>
                <w:szCs w:val="24"/>
              </w:rPr>
              <w:t>Document version:</w:t>
            </w:r>
          </w:p>
        </w:tc>
        <w:tc>
          <w:tcPr>
            <w:tcW w:w="6946" w:type="dxa"/>
            <w:shd w:val="clear" w:color="auto" w:fill="auto"/>
          </w:tcPr>
          <w:p w14:paraId="1AFD1A91" w14:textId="77777777" w:rsidR="00B71C68" w:rsidRPr="003F3811" w:rsidRDefault="00AB44AE" w:rsidP="00AD2092">
            <w:pPr>
              <w:rPr>
                <w:i/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1</w:t>
            </w:r>
            <w:r w:rsidR="00B71C68" w:rsidRPr="003F3811">
              <w:rPr>
                <w:szCs w:val="24"/>
                <w:lang w:val="sr-Cyrl-RS"/>
              </w:rPr>
              <w:t>.0</w:t>
            </w:r>
          </w:p>
        </w:tc>
      </w:tr>
      <w:tr w:rsidR="006A1960" w:rsidRPr="003F3811" w14:paraId="1466D4B2" w14:textId="77777777" w:rsidTr="00A818C1">
        <w:tc>
          <w:tcPr>
            <w:tcW w:w="2977" w:type="dxa"/>
            <w:shd w:val="clear" w:color="auto" w:fill="auto"/>
          </w:tcPr>
          <w:p w14:paraId="08830AEF" w14:textId="77777777" w:rsidR="006A1960" w:rsidRPr="00C57F27" w:rsidRDefault="006A1960" w:rsidP="006A1960">
            <w:pPr>
              <w:rPr>
                <w:b/>
                <w:szCs w:val="24"/>
              </w:rPr>
            </w:pPr>
            <w:r w:rsidRPr="00C57F27">
              <w:rPr>
                <w:b/>
                <w:szCs w:val="24"/>
              </w:rPr>
              <w:t>Document date:</w:t>
            </w:r>
          </w:p>
        </w:tc>
        <w:tc>
          <w:tcPr>
            <w:tcW w:w="6946" w:type="dxa"/>
            <w:shd w:val="clear" w:color="auto" w:fill="auto"/>
          </w:tcPr>
          <w:p w14:paraId="26473271" w14:textId="3E326C9E" w:rsidR="006A1960" w:rsidRPr="00C57F27" w:rsidRDefault="00783FC8" w:rsidP="000443CF">
            <w:pPr>
              <w:rPr>
                <w:szCs w:val="24"/>
              </w:rPr>
            </w:pPr>
            <w:r>
              <w:rPr>
                <w:sz w:val="22"/>
                <w:szCs w:val="22"/>
              </w:rPr>
              <w:t>09</w:t>
            </w:r>
            <w:r w:rsidR="005E1A3E">
              <w:rPr>
                <w:sz w:val="22"/>
                <w:szCs w:val="22"/>
              </w:rPr>
              <w:t>.</w:t>
            </w:r>
            <w:r w:rsidR="005F034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  <w:r w:rsidR="005E1A3E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6</w:t>
            </w:r>
            <w:r w:rsidR="005E1A3E">
              <w:rPr>
                <w:sz w:val="22"/>
                <w:szCs w:val="22"/>
              </w:rPr>
              <w:t>.</w:t>
            </w:r>
          </w:p>
        </w:tc>
      </w:tr>
    </w:tbl>
    <w:p w14:paraId="47FA7A9E" w14:textId="77777777" w:rsidR="001053A8" w:rsidRPr="003C515B" w:rsidRDefault="001053A8" w:rsidP="00B71C68">
      <w:pPr>
        <w:rPr>
          <w:b/>
          <w:lang w:val="sr-Cyrl-RS"/>
        </w:rPr>
      </w:pPr>
    </w:p>
    <w:p w14:paraId="6F3EE3F3" w14:textId="77777777" w:rsidR="006A1960" w:rsidRPr="00C57F27" w:rsidRDefault="006A1960" w:rsidP="006A1960">
      <w:pPr>
        <w:rPr>
          <w:b/>
        </w:rPr>
      </w:pPr>
      <w:r w:rsidRPr="00C57F27">
        <w:rPr>
          <w:b/>
        </w:rPr>
        <w:t xml:space="preserve">Reference to other documents </w:t>
      </w:r>
      <w:r w:rsidRPr="00C57F27">
        <w:rPr>
          <w:sz w:val="20"/>
        </w:rPr>
        <w:t>(this document shall be read together with):</w:t>
      </w:r>
    </w:p>
    <w:tbl>
      <w:tblPr>
        <w:tblW w:w="4886" w:type="pct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000" w:firstRow="0" w:lastRow="0" w:firstColumn="0" w:lastColumn="0" w:noHBand="0" w:noVBand="0"/>
      </w:tblPr>
      <w:tblGrid>
        <w:gridCol w:w="5124"/>
        <w:gridCol w:w="2997"/>
        <w:gridCol w:w="1821"/>
      </w:tblGrid>
      <w:tr w:rsidR="006A1960" w:rsidRPr="003F3811" w14:paraId="5C49EC27" w14:textId="77777777" w:rsidTr="00293821">
        <w:tc>
          <w:tcPr>
            <w:tcW w:w="2576" w:type="pct"/>
            <w:shd w:val="clear" w:color="auto" w:fill="767171"/>
          </w:tcPr>
          <w:p w14:paraId="5ABBD856" w14:textId="77777777" w:rsidR="006A1960" w:rsidRPr="00C57F27" w:rsidRDefault="006A1960" w:rsidP="006A1960">
            <w:pPr>
              <w:spacing w:after="0"/>
              <w:jc w:val="center"/>
              <w:rPr>
                <w:b/>
                <w:color w:val="FFFFFF"/>
                <w:szCs w:val="24"/>
              </w:rPr>
            </w:pPr>
            <w:r w:rsidRPr="00C57F27">
              <w:rPr>
                <w:b/>
                <w:color w:val="FFFFFF"/>
                <w:szCs w:val="24"/>
              </w:rPr>
              <w:t>Document name</w:t>
            </w:r>
          </w:p>
        </w:tc>
        <w:tc>
          <w:tcPr>
            <w:tcW w:w="1507" w:type="pct"/>
            <w:shd w:val="clear" w:color="auto" w:fill="767171"/>
          </w:tcPr>
          <w:p w14:paraId="73674D35" w14:textId="77777777" w:rsidR="006A1960" w:rsidRPr="00C57F27" w:rsidRDefault="006A1960" w:rsidP="006A1960">
            <w:pPr>
              <w:spacing w:after="0"/>
              <w:jc w:val="center"/>
              <w:rPr>
                <w:b/>
                <w:color w:val="FFFFFF"/>
                <w:szCs w:val="24"/>
              </w:rPr>
            </w:pPr>
            <w:r w:rsidRPr="00C57F27">
              <w:rPr>
                <w:b/>
                <w:color w:val="FFFFFF"/>
                <w:sz w:val="20"/>
                <w:szCs w:val="24"/>
              </w:rPr>
              <w:t>Version number/ File name</w:t>
            </w:r>
          </w:p>
        </w:tc>
        <w:tc>
          <w:tcPr>
            <w:tcW w:w="916" w:type="pct"/>
            <w:shd w:val="clear" w:color="auto" w:fill="767171"/>
          </w:tcPr>
          <w:p w14:paraId="5D09CEA8" w14:textId="77777777" w:rsidR="006A1960" w:rsidRPr="00C57F27" w:rsidRDefault="006A1960" w:rsidP="006A1960">
            <w:pPr>
              <w:spacing w:after="0"/>
              <w:jc w:val="center"/>
              <w:rPr>
                <w:b/>
                <w:color w:val="FFFFFF"/>
                <w:szCs w:val="24"/>
              </w:rPr>
            </w:pPr>
            <w:r w:rsidRPr="00C57F27">
              <w:rPr>
                <w:b/>
                <w:color w:val="FFFFFF"/>
                <w:szCs w:val="24"/>
              </w:rPr>
              <w:t>Date</w:t>
            </w:r>
          </w:p>
        </w:tc>
      </w:tr>
      <w:tr w:rsidR="00BE7556" w:rsidRPr="003F3811" w14:paraId="6C0AF907" w14:textId="77777777" w:rsidTr="00293821">
        <w:tc>
          <w:tcPr>
            <w:tcW w:w="2576" w:type="pct"/>
            <w:shd w:val="clear" w:color="auto" w:fill="auto"/>
          </w:tcPr>
          <w:p w14:paraId="1AF58E4E" w14:textId="77777777" w:rsidR="00BE7556" w:rsidRPr="003F3811" w:rsidRDefault="00BE7556" w:rsidP="003F3811">
            <w:pPr>
              <w:spacing w:after="0"/>
              <w:rPr>
                <w:szCs w:val="24"/>
                <w:lang w:val="sr-Cyrl-RS"/>
              </w:rPr>
            </w:pPr>
          </w:p>
        </w:tc>
        <w:tc>
          <w:tcPr>
            <w:tcW w:w="1507" w:type="pct"/>
            <w:shd w:val="clear" w:color="auto" w:fill="auto"/>
          </w:tcPr>
          <w:p w14:paraId="5960FCA8" w14:textId="77777777" w:rsidR="00BE7556" w:rsidRPr="003F3811" w:rsidRDefault="00BE7556" w:rsidP="003F3811">
            <w:pPr>
              <w:spacing w:after="0"/>
              <w:jc w:val="center"/>
              <w:rPr>
                <w:szCs w:val="24"/>
                <w:lang w:val="sr-Cyrl-RS"/>
              </w:rPr>
            </w:pPr>
          </w:p>
        </w:tc>
        <w:tc>
          <w:tcPr>
            <w:tcW w:w="916" w:type="pct"/>
            <w:shd w:val="clear" w:color="auto" w:fill="auto"/>
          </w:tcPr>
          <w:p w14:paraId="78C9AD51" w14:textId="77777777" w:rsidR="00BE7556" w:rsidRPr="003F3811" w:rsidRDefault="00BE7556" w:rsidP="003F3811">
            <w:pPr>
              <w:spacing w:after="0"/>
              <w:jc w:val="center"/>
              <w:rPr>
                <w:szCs w:val="24"/>
                <w:lang w:val="sr-Cyrl-RS"/>
              </w:rPr>
            </w:pPr>
          </w:p>
        </w:tc>
      </w:tr>
      <w:tr w:rsidR="00B71C68" w:rsidRPr="003F3811" w14:paraId="70FE8D64" w14:textId="77777777" w:rsidTr="00293821">
        <w:tc>
          <w:tcPr>
            <w:tcW w:w="2576" w:type="pct"/>
            <w:shd w:val="clear" w:color="auto" w:fill="auto"/>
          </w:tcPr>
          <w:p w14:paraId="7C008470" w14:textId="77777777" w:rsidR="00B71C68" w:rsidRPr="003F3811" w:rsidRDefault="00B71C68" w:rsidP="003F3811">
            <w:pPr>
              <w:spacing w:after="0"/>
              <w:rPr>
                <w:szCs w:val="24"/>
                <w:lang w:val="sr-Cyrl-RS"/>
              </w:rPr>
            </w:pPr>
          </w:p>
        </w:tc>
        <w:tc>
          <w:tcPr>
            <w:tcW w:w="1507" w:type="pct"/>
            <w:shd w:val="clear" w:color="auto" w:fill="auto"/>
          </w:tcPr>
          <w:p w14:paraId="3AE5C97A" w14:textId="77777777" w:rsidR="00B71C68" w:rsidRPr="003F3811" w:rsidRDefault="00B71C68" w:rsidP="003F3811">
            <w:pPr>
              <w:spacing w:after="0"/>
              <w:jc w:val="center"/>
              <w:rPr>
                <w:szCs w:val="24"/>
                <w:lang w:val="sr-Cyrl-RS"/>
              </w:rPr>
            </w:pPr>
          </w:p>
        </w:tc>
        <w:tc>
          <w:tcPr>
            <w:tcW w:w="916" w:type="pct"/>
            <w:shd w:val="clear" w:color="auto" w:fill="auto"/>
          </w:tcPr>
          <w:p w14:paraId="1C6F32DA" w14:textId="77777777" w:rsidR="00B71C68" w:rsidRPr="003F3811" w:rsidRDefault="00B71C68" w:rsidP="003F3811">
            <w:pPr>
              <w:spacing w:after="0"/>
              <w:jc w:val="center"/>
              <w:rPr>
                <w:szCs w:val="24"/>
                <w:lang w:val="sr-Cyrl-RS"/>
              </w:rPr>
            </w:pPr>
          </w:p>
        </w:tc>
      </w:tr>
    </w:tbl>
    <w:p w14:paraId="70831802" w14:textId="77777777" w:rsidR="008D7CE4" w:rsidRPr="003C515B" w:rsidRDefault="008D7CE4" w:rsidP="00A70961">
      <w:pPr>
        <w:spacing w:before="240" w:after="240"/>
        <w:jc w:val="center"/>
        <w:rPr>
          <w:b/>
          <w:sz w:val="28"/>
          <w:szCs w:val="28"/>
          <w:lang w:val="sr-Cyrl-RS"/>
        </w:rPr>
      </w:pPr>
      <w:r w:rsidRPr="003C515B">
        <w:rPr>
          <w:lang w:val="sr-Cyrl-RS"/>
        </w:rPr>
        <w:br w:type="page"/>
      </w:r>
      <w:r w:rsidR="00047CED" w:rsidRPr="00C57F27">
        <w:rPr>
          <w:b/>
          <w:sz w:val="28"/>
          <w:szCs w:val="28"/>
        </w:rPr>
        <w:lastRenderedPageBreak/>
        <w:t>Table of Contents</w:t>
      </w:r>
    </w:p>
    <w:p w14:paraId="73974FE5" w14:textId="709FC040" w:rsidR="005F0347" w:rsidRDefault="004A554C">
      <w:pPr>
        <w:pStyle w:val="TOC1"/>
        <w:tabs>
          <w:tab w:val="left" w:pos="482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3C515B">
        <w:rPr>
          <w:lang w:val="sr-Cyrl-RS"/>
        </w:rPr>
        <w:fldChar w:fldCharType="begin"/>
      </w:r>
      <w:r w:rsidRPr="003C515B">
        <w:rPr>
          <w:lang w:val="sr-Cyrl-RS"/>
        </w:rPr>
        <w:instrText xml:space="preserve"> TOC \o "1-3" \h \z </w:instrText>
      </w:r>
      <w:r w:rsidRPr="003C515B">
        <w:rPr>
          <w:lang w:val="sr-Cyrl-RS"/>
        </w:rPr>
        <w:fldChar w:fldCharType="separate"/>
      </w:r>
      <w:hyperlink w:anchor="_Toc198548885" w:history="1">
        <w:r w:rsidR="005F0347" w:rsidRPr="00A72888">
          <w:rPr>
            <w:rStyle w:val="Hyperlink"/>
          </w:rPr>
          <w:t>1.</w:t>
        </w:r>
        <w:r w:rsidR="005F034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F0347" w:rsidRPr="00A72888">
          <w:rPr>
            <w:rStyle w:val="Hyperlink"/>
            <w:lang w:val="sr-Latn-RS"/>
          </w:rPr>
          <w:t>Description</w:t>
        </w:r>
        <w:r w:rsidR="005F0347">
          <w:rPr>
            <w:webHidden/>
          </w:rPr>
          <w:tab/>
        </w:r>
        <w:r w:rsidR="005F0347">
          <w:rPr>
            <w:webHidden/>
          </w:rPr>
          <w:fldChar w:fldCharType="begin"/>
        </w:r>
        <w:r w:rsidR="005F0347">
          <w:rPr>
            <w:webHidden/>
          </w:rPr>
          <w:instrText xml:space="preserve"> PAGEREF _Toc198548885 \h </w:instrText>
        </w:r>
        <w:r w:rsidR="005F0347">
          <w:rPr>
            <w:webHidden/>
          </w:rPr>
        </w:r>
        <w:r w:rsidR="005F0347">
          <w:rPr>
            <w:webHidden/>
          </w:rPr>
          <w:fldChar w:fldCharType="separate"/>
        </w:r>
        <w:r w:rsidR="005F0347">
          <w:rPr>
            <w:webHidden/>
          </w:rPr>
          <w:t>3</w:t>
        </w:r>
        <w:r w:rsidR="005F0347">
          <w:rPr>
            <w:webHidden/>
          </w:rPr>
          <w:fldChar w:fldCharType="end"/>
        </w:r>
      </w:hyperlink>
    </w:p>
    <w:p w14:paraId="0EE0E839" w14:textId="160C3B06" w:rsidR="005F0347" w:rsidRDefault="00697EB5">
      <w:pPr>
        <w:pStyle w:val="TOC1"/>
        <w:tabs>
          <w:tab w:val="left" w:pos="48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98548886" w:history="1">
        <w:r w:rsidR="005F0347" w:rsidRPr="00A72888">
          <w:rPr>
            <w:rStyle w:val="Hyperlink"/>
            <w:lang w:val="sr-Latn-RS"/>
          </w:rPr>
          <w:t>2.</w:t>
        </w:r>
        <w:r w:rsidR="005F034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F0347" w:rsidRPr="00A72888">
          <w:rPr>
            <w:rStyle w:val="Hyperlink"/>
            <w:lang w:val="sr-Latn-RS"/>
          </w:rPr>
          <w:t>Project goals</w:t>
        </w:r>
        <w:r w:rsidR="005F0347">
          <w:rPr>
            <w:webHidden/>
          </w:rPr>
          <w:tab/>
        </w:r>
        <w:r w:rsidR="005F0347">
          <w:rPr>
            <w:webHidden/>
          </w:rPr>
          <w:fldChar w:fldCharType="begin"/>
        </w:r>
        <w:r w:rsidR="005F0347">
          <w:rPr>
            <w:webHidden/>
          </w:rPr>
          <w:instrText xml:space="preserve"> PAGEREF _Toc198548886 \h </w:instrText>
        </w:r>
        <w:r w:rsidR="005F0347">
          <w:rPr>
            <w:webHidden/>
          </w:rPr>
        </w:r>
        <w:r w:rsidR="005F0347">
          <w:rPr>
            <w:webHidden/>
          </w:rPr>
          <w:fldChar w:fldCharType="separate"/>
        </w:r>
        <w:r w:rsidR="005F0347">
          <w:rPr>
            <w:webHidden/>
          </w:rPr>
          <w:t>3</w:t>
        </w:r>
        <w:r w:rsidR="005F0347">
          <w:rPr>
            <w:webHidden/>
          </w:rPr>
          <w:fldChar w:fldCharType="end"/>
        </w:r>
      </w:hyperlink>
    </w:p>
    <w:p w14:paraId="65399910" w14:textId="71A765AF" w:rsidR="005F0347" w:rsidRDefault="00697EB5">
      <w:pPr>
        <w:pStyle w:val="TOC1"/>
        <w:tabs>
          <w:tab w:val="left" w:pos="48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98548887" w:history="1">
        <w:r w:rsidR="005F0347" w:rsidRPr="00A72888">
          <w:rPr>
            <w:rStyle w:val="Hyperlink"/>
            <w:lang w:val="sr-Cyrl-RS"/>
          </w:rPr>
          <w:t>3.</w:t>
        </w:r>
        <w:r w:rsidR="005F034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F0347" w:rsidRPr="00A72888">
          <w:rPr>
            <w:rStyle w:val="Hyperlink"/>
            <w:lang w:val="sr-Latn-RS"/>
          </w:rPr>
          <w:t>Short description of ICT solution</w:t>
        </w:r>
        <w:r w:rsidR="005F0347">
          <w:rPr>
            <w:webHidden/>
          </w:rPr>
          <w:tab/>
        </w:r>
        <w:r w:rsidR="005F0347">
          <w:rPr>
            <w:webHidden/>
          </w:rPr>
          <w:fldChar w:fldCharType="begin"/>
        </w:r>
        <w:r w:rsidR="005F0347">
          <w:rPr>
            <w:webHidden/>
          </w:rPr>
          <w:instrText xml:space="preserve"> PAGEREF _Toc198548887 \h </w:instrText>
        </w:r>
        <w:r w:rsidR="005F0347">
          <w:rPr>
            <w:webHidden/>
          </w:rPr>
        </w:r>
        <w:r w:rsidR="005F0347">
          <w:rPr>
            <w:webHidden/>
          </w:rPr>
          <w:fldChar w:fldCharType="separate"/>
        </w:r>
        <w:r w:rsidR="005F0347">
          <w:rPr>
            <w:webHidden/>
          </w:rPr>
          <w:t>3</w:t>
        </w:r>
        <w:r w:rsidR="005F0347">
          <w:rPr>
            <w:webHidden/>
          </w:rPr>
          <w:fldChar w:fldCharType="end"/>
        </w:r>
      </w:hyperlink>
    </w:p>
    <w:p w14:paraId="6DB1EA27" w14:textId="1962EC8F" w:rsidR="005F0347" w:rsidRDefault="00697EB5">
      <w:pPr>
        <w:pStyle w:val="TOC2"/>
        <w:tabs>
          <w:tab w:val="left" w:pos="96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98548888" w:history="1">
        <w:r w:rsidR="005F0347" w:rsidRPr="00A72888">
          <w:rPr>
            <w:rStyle w:val="Hyperlink"/>
          </w:rPr>
          <w:t>3.1</w:t>
        </w:r>
        <w:r w:rsidR="005F034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F0347" w:rsidRPr="00A72888">
          <w:rPr>
            <w:rStyle w:val="Hyperlink"/>
          </w:rPr>
          <w:t>Functional requirements</w:t>
        </w:r>
        <w:r w:rsidR="005F0347">
          <w:rPr>
            <w:webHidden/>
          </w:rPr>
          <w:tab/>
        </w:r>
        <w:r w:rsidR="005F0347">
          <w:rPr>
            <w:webHidden/>
          </w:rPr>
          <w:fldChar w:fldCharType="begin"/>
        </w:r>
        <w:r w:rsidR="005F0347">
          <w:rPr>
            <w:webHidden/>
          </w:rPr>
          <w:instrText xml:space="preserve"> PAGEREF _Toc198548888 \h </w:instrText>
        </w:r>
        <w:r w:rsidR="005F0347">
          <w:rPr>
            <w:webHidden/>
          </w:rPr>
        </w:r>
        <w:r w:rsidR="005F0347">
          <w:rPr>
            <w:webHidden/>
          </w:rPr>
          <w:fldChar w:fldCharType="separate"/>
        </w:r>
        <w:r w:rsidR="005F0347">
          <w:rPr>
            <w:webHidden/>
          </w:rPr>
          <w:t>3</w:t>
        </w:r>
        <w:r w:rsidR="005F0347">
          <w:rPr>
            <w:webHidden/>
          </w:rPr>
          <w:fldChar w:fldCharType="end"/>
        </w:r>
      </w:hyperlink>
    </w:p>
    <w:p w14:paraId="5D70D739" w14:textId="7D48A609" w:rsidR="005F0347" w:rsidRDefault="00697EB5">
      <w:pPr>
        <w:pStyle w:val="TOC1"/>
        <w:tabs>
          <w:tab w:val="left" w:pos="48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98548889" w:history="1">
        <w:r w:rsidR="005F0347" w:rsidRPr="00A72888">
          <w:rPr>
            <w:rStyle w:val="Hyperlink"/>
          </w:rPr>
          <w:t>4.</w:t>
        </w:r>
        <w:r w:rsidR="005F034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F0347" w:rsidRPr="00A72888">
          <w:rPr>
            <w:rStyle w:val="Hyperlink"/>
          </w:rPr>
          <w:t>Bid Delivery Instructions</w:t>
        </w:r>
        <w:r w:rsidR="005F0347">
          <w:rPr>
            <w:webHidden/>
          </w:rPr>
          <w:tab/>
        </w:r>
        <w:r w:rsidR="005F0347">
          <w:rPr>
            <w:webHidden/>
          </w:rPr>
          <w:fldChar w:fldCharType="begin"/>
        </w:r>
        <w:r w:rsidR="005F0347">
          <w:rPr>
            <w:webHidden/>
          </w:rPr>
          <w:instrText xml:space="preserve"> PAGEREF _Toc198548889 \h </w:instrText>
        </w:r>
        <w:r w:rsidR="005F0347">
          <w:rPr>
            <w:webHidden/>
          </w:rPr>
        </w:r>
        <w:r w:rsidR="005F0347">
          <w:rPr>
            <w:webHidden/>
          </w:rPr>
          <w:fldChar w:fldCharType="separate"/>
        </w:r>
        <w:r w:rsidR="005F0347">
          <w:rPr>
            <w:webHidden/>
          </w:rPr>
          <w:t>4</w:t>
        </w:r>
        <w:r w:rsidR="005F0347">
          <w:rPr>
            <w:webHidden/>
          </w:rPr>
          <w:fldChar w:fldCharType="end"/>
        </w:r>
      </w:hyperlink>
    </w:p>
    <w:p w14:paraId="4673DA0A" w14:textId="718AC43D" w:rsidR="009243B5" w:rsidRDefault="004A554C" w:rsidP="009243B5">
      <w:pPr>
        <w:pStyle w:val="Heading1"/>
        <w:numPr>
          <w:ilvl w:val="0"/>
          <w:numId w:val="0"/>
        </w:numPr>
        <w:tabs>
          <w:tab w:val="left" w:pos="567"/>
        </w:tabs>
        <w:rPr>
          <w:noProof/>
          <w:lang w:val="sr-Cyrl-RS"/>
        </w:rPr>
      </w:pPr>
      <w:r w:rsidRPr="003C515B">
        <w:rPr>
          <w:noProof/>
          <w:lang w:val="sr-Cyrl-RS"/>
        </w:rPr>
        <w:fldChar w:fldCharType="end"/>
      </w:r>
      <w:bookmarkStart w:id="0" w:name="_Toc344460995"/>
    </w:p>
    <w:p w14:paraId="6580907D" w14:textId="77777777" w:rsidR="00C60965" w:rsidRPr="00C57F27" w:rsidRDefault="009243B5" w:rsidP="00E25578">
      <w:pPr>
        <w:pStyle w:val="Heading1"/>
        <w:tabs>
          <w:tab w:val="left" w:pos="567"/>
        </w:tabs>
        <w:rPr>
          <w:sz w:val="24"/>
          <w:szCs w:val="24"/>
          <w:lang w:val="en-US"/>
        </w:rPr>
      </w:pPr>
      <w:r>
        <w:rPr>
          <w:noProof/>
          <w:lang w:val="sr-Cyrl-RS"/>
        </w:rPr>
        <w:br w:type="page"/>
      </w:r>
      <w:bookmarkStart w:id="1" w:name="_Toc50966210"/>
      <w:bookmarkStart w:id="2" w:name="_Toc198548885"/>
      <w:bookmarkStart w:id="3" w:name="_Toc346207611"/>
      <w:bookmarkEnd w:id="0"/>
      <w:r w:rsidR="00C60965" w:rsidRPr="00E25578">
        <w:rPr>
          <w:sz w:val="24"/>
          <w:szCs w:val="24"/>
          <w:lang w:val="sr-Latn-RS"/>
        </w:rPr>
        <w:lastRenderedPageBreak/>
        <w:t>Description</w:t>
      </w:r>
      <w:bookmarkEnd w:id="1"/>
      <w:bookmarkEnd w:id="2"/>
    </w:p>
    <w:bookmarkEnd w:id="3"/>
    <w:p w14:paraId="5687335A" w14:textId="21753C6F" w:rsidR="000443CF" w:rsidRPr="002A4887" w:rsidRDefault="000443CF" w:rsidP="000443CF">
      <w:pPr>
        <w:spacing w:after="0"/>
        <w:jc w:val="both"/>
        <w:rPr>
          <w:rFonts w:asciiTheme="majorHAnsi" w:hAnsiTheme="majorHAnsi" w:cstheme="majorHAnsi"/>
          <w:sz w:val="22"/>
          <w:szCs w:val="22"/>
        </w:rPr>
      </w:pPr>
      <w:r w:rsidRPr="002A4887">
        <w:rPr>
          <w:rFonts w:asciiTheme="majorHAnsi" w:hAnsiTheme="majorHAnsi" w:cstheme="majorHAnsi"/>
          <w:sz w:val="22"/>
          <w:szCs w:val="22"/>
        </w:rPr>
        <w:t xml:space="preserve">It is necessary to provide subscription and maintenance for Primo RPA </w:t>
      </w:r>
      <w:r>
        <w:rPr>
          <w:rFonts w:asciiTheme="majorHAnsi" w:hAnsiTheme="majorHAnsi" w:cstheme="majorHAnsi"/>
          <w:sz w:val="22"/>
          <w:szCs w:val="22"/>
        </w:rPr>
        <w:t xml:space="preserve">licenses for </w:t>
      </w:r>
      <w:r w:rsidR="00433666">
        <w:rPr>
          <w:rFonts w:asciiTheme="majorHAnsi" w:hAnsiTheme="majorHAnsi" w:cstheme="majorHAnsi"/>
          <w:sz w:val="22"/>
          <w:szCs w:val="22"/>
        </w:rPr>
        <w:t xml:space="preserve">period of </w:t>
      </w:r>
      <w:r w:rsidR="00845FA1">
        <w:rPr>
          <w:rFonts w:asciiTheme="majorHAnsi" w:hAnsiTheme="majorHAnsi" w:cstheme="majorHAnsi"/>
          <w:sz w:val="22"/>
          <w:szCs w:val="22"/>
        </w:rPr>
        <w:t>12</w:t>
      </w:r>
      <w:r w:rsidR="00433666">
        <w:rPr>
          <w:rFonts w:asciiTheme="majorHAnsi" w:hAnsiTheme="majorHAnsi" w:cstheme="majorHAnsi"/>
          <w:sz w:val="22"/>
          <w:szCs w:val="22"/>
        </w:rPr>
        <w:t xml:space="preserve"> months (</w:t>
      </w:r>
      <w:r w:rsidR="00845FA1">
        <w:rPr>
          <w:rFonts w:asciiTheme="majorHAnsi" w:hAnsiTheme="majorHAnsi" w:cstheme="majorHAnsi"/>
          <w:sz w:val="22"/>
          <w:szCs w:val="22"/>
          <w:lang w:val="sr-Latn-RS"/>
        </w:rPr>
        <w:t>18.07.202</w:t>
      </w:r>
      <w:r w:rsidR="00B63640">
        <w:rPr>
          <w:rFonts w:asciiTheme="majorHAnsi" w:hAnsiTheme="majorHAnsi" w:cstheme="majorHAnsi"/>
          <w:sz w:val="22"/>
          <w:szCs w:val="22"/>
          <w:lang w:val="sr-Latn-RS"/>
        </w:rPr>
        <w:t>6</w:t>
      </w:r>
      <w:r w:rsidR="00845FA1">
        <w:rPr>
          <w:rFonts w:asciiTheme="majorHAnsi" w:hAnsiTheme="majorHAnsi" w:cstheme="majorHAnsi"/>
          <w:sz w:val="22"/>
          <w:szCs w:val="22"/>
          <w:lang w:val="sr-Latn-RS"/>
        </w:rPr>
        <w:t>.</w:t>
      </w:r>
      <w:r w:rsidR="00845FA1" w:rsidRPr="00845FA1">
        <w:rPr>
          <w:rFonts w:asciiTheme="majorHAnsi" w:hAnsiTheme="majorHAnsi" w:cstheme="majorHAnsi"/>
          <w:sz w:val="22"/>
          <w:szCs w:val="22"/>
          <w:lang w:val="sr-Latn-RS"/>
        </w:rPr>
        <w:t xml:space="preserve"> </w:t>
      </w:r>
      <w:r w:rsidR="00433666">
        <w:rPr>
          <w:rFonts w:asciiTheme="majorHAnsi" w:hAnsiTheme="majorHAnsi" w:cstheme="majorHAnsi"/>
          <w:sz w:val="22"/>
          <w:szCs w:val="22"/>
        </w:rPr>
        <w:t>-</w:t>
      </w:r>
      <w:r w:rsidR="00643CFD">
        <w:rPr>
          <w:rFonts w:asciiTheme="majorHAnsi" w:hAnsiTheme="majorHAnsi" w:cstheme="majorHAnsi"/>
          <w:sz w:val="22"/>
          <w:szCs w:val="22"/>
        </w:rPr>
        <w:t>18</w:t>
      </w:r>
      <w:r w:rsidR="00433666">
        <w:rPr>
          <w:rFonts w:asciiTheme="majorHAnsi" w:hAnsiTheme="majorHAnsi" w:cstheme="majorHAnsi"/>
          <w:sz w:val="22"/>
          <w:szCs w:val="22"/>
        </w:rPr>
        <w:t>.07.202</w:t>
      </w:r>
      <w:r w:rsidR="00B63640">
        <w:rPr>
          <w:rFonts w:asciiTheme="majorHAnsi" w:hAnsiTheme="majorHAnsi" w:cstheme="majorHAnsi"/>
          <w:sz w:val="22"/>
          <w:szCs w:val="22"/>
        </w:rPr>
        <w:t>7</w:t>
      </w:r>
      <w:bookmarkStart w:id="4" w:name="_GoBack"/>
      <w:bookmarkEnd w:id="4"/>
      <w:r w:rsidR="00433666">
        <w:rPr>
          <w:rFonts w:asciiTheme="majorHAnsi" w:hAnsiTheme="majorHAnsi" w:cstheme="majorHAnsi"/>
          <w:sz w:val="22"/>
          <w:szCs w:val="22"/>
        </w:rPr>
        <w:t>.)</w:t>
      </w:r>
      <w:r>
        <w:rPr>
          <w:rFonts w:asciiTheme="majorHAnsi" w:hAnsiTheme="majorHAnsi" w:cstheme="majorHAnsi"/>
          <w:sz w:val="22"/>
          <w:szCs w:val="22"/>
        </w:rPr>
        <w:t>.</w:t>
      </w:r>
      <w:r w:rsidRPr="002A4887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376F1A8E" w14:textId="4701494F" w:rsidR="00833B94" w:rsidRDefault="00C60965" w:rsidP="00C60965">
      <w:pPr>
        <w:pStyle w:val="Heading1"/>
        <w:tabs>
          <w:tab w:val="left" w:pos="567"/>
        </w:tabs>
        <w:rPr>
          <w:sz w:val="24"/>
          <w:szCs w:val="24"/>
          <w:lang w:val="sr-Latn-RS"/>
        </w:rPr>
      </w:pPr>
      <w:bookmarkStart w:id="5" w:name="_Toc198548886"/>
      <w:r w:rsidRPr="00C60965">
        <w:rPr>
          <w:sz w:val="24"/>
          <w:szCs w:val="24"/>
          <w:lang w:val="sr-Latn-RS"/>
        </w:rPr>
        <w:t xml:space="preserve">Project </w:t>
      </w:r>
      <w:proofErr w:type="spellStart"/>
      <w:r w:rsidRPr="00C60965">
        <w:rPr>
          <w:sz w:val="24"/>
          <w:szCs w:val="24"/>
          <w:lang w:val="sr-Latn-RS"/>
        </w:rPr>
        <w:t>goals</w:t>
      </w:r>
      <w:bookmarkEnd w:id="5"/>
      <w:proofErr w:type="spellEnd"/>
    </w:p>
    <w:p w14:paraId="679B92C2" w14:textId="77777777" w:rsidR="000443CF" w:rsidRPr="002A4887" w:rsidRDefault="000443CF" w:rsidP="000443CF">
      <w:pPr>
        <w:spacing w:after="0"/>
        <w:rPr>
          <w:rFonts w:asciiTheme="majorHAnsi" w:hAnsiTheme="majorHAnsi" w:cstheme="majorHAnsi"/>
          <w:sz w:val="22"/>
          <w:szCs w:val="22"/>
          <w:lang w:val="sr-Latn-RS"/>
        </w:rPr>
      </w:pPr>
      <w:proofErr w:type="spellStart"/>
      <w:r w:rsidRPr="002A4887">
        <w:rPr>
          <w:rFonts w:asciiTheme="majorHAnsi" w:hAnsiTheme="majorHAnsi" w:cstheme="majorHAnsi"/>
          <w:sz w:val="22"/>
          <w:szCs w:val="22"/>
          <w:lang w:val="sr-Latn-RS"/>
        </w:rPr>
        <w:t>Procurement</w:t>
      </w:r>
      <w:proofErr w:type="spellEnd"/>
      <w:r w:rsidRPr="002A4887">
        <w:rPr>
          <w:rFonts w:asciiTheme="majorHAnsi" w:hAnsiTheme="majorHAnsi" w:cstheme="majorHAnsi"/>
          <w:sz w:val="22"/>
          <w:szCs w:val="22"/>
          <w:lang w:val="sr-Latn-RS"/>
        </w:rPr>
        <w:t xml:space="preserve"> </w:t>
      </w:r>
      <w:proofErr w:type="spellStart"/>
      <w:r w:rsidRPr="002A4887">
        <w:rPr>
          <w:rFonts w:asciiTheme="majorHAnsi" w:hAnsiTheme="majorHAnsi" w:cstheme="majorHAnsi"/>
          <w:sz w:val="22"/>
          <w:szCs w:val="22"/>
          <w:lang w:val="sr-Latn-RS"/>
        </w:rPr>
        <w:t>of</w:t>
      </w:r>
      <w:proofErr w:type="spellEnd"/>
      <w:r w:rsidRPr="002A4887">
        <w:rPr>
          <w:rFonts w:asciiTheme="majorHAnsi" w:hAnsiTheme="majorHAnsi" w:cstheme="majorHAnsi"/>
          <w:sz w:val="22"/>
          <w:szCs w:val="22"/>
          <w:lang w:val="sr-Latn-RS"/>
        </w:rPr>
        <w:t xml:space="preserve"> </w:t>
      </w:r>
      <w:r w:rsidRPr="002A4887">
        <w:rPr>
          <w:rFonts w:asciiTheme="majorHAnsi" w:hAnsiTheme="majorHAnsi" w:cstheme="majorHAnsi"/>
          <w:sz w:val="22"/>
          <w:szCs w:val="22"/>
        </w:rPr>
        <w:t xml:space="preserve">PRIMO RPA licenses </w:t>
      </w:r>
      <w:r w:rsidRPr="002A4887">
        <w:rPr>
          <w:rFonts w:asciiTheme="majorHAnsi" w:hAnsiTheme="majorHAnsi" w:cstheme="majorHAnsi"/>
          <w:sz w:val="22"/>
          <w:szCs w:val="22"/>
          <w:lang w:val="sr-Latn-RS"/>
        </w:rPr>
        <w:t>subscription</w:t>
      </w:r>
      <w:r w:rsidRPr="002A4887">
        <w:rPr>
          <w:rFonts w:asciiTheme="majorHAnsi" w:hAnsiTheme="majorHAnsi" w:cstheme="majorHAnsi"/>
          <w:sz w:val="22"/>
          <w:szCs w:val="22"/>
        </w:rPr>
        <w:t>.</w:t>
      </w:r>
    </w:p>
    <w:p w14:paraId="761C3934" w14:textId="77777777" w:rsidR="00487ED2" w:rsidRPr="00794165" w:rsidRDefault="00C60965" w:rsidP="00A02C08">
      <w:pPr>
        <w:pStyle w:val="Heading1"/>
        <w:tabs>
          <w:tab w:val="left" w:pos="567"/>
        </w:tabs>
        <w:rPr>
          <w:sz w:val="24"/>
          <w:szCs w:val="24"/>
          <w:lang w:val="sr-Cyrl-RS"/>
        </w:rPr>
      </w:pPr>
      <w:bookmarkStart w:id="6" w:name="_Toc198548887"/>
      <w:proofErr w:type="spellStart"/>
      <w:r w:rsidRPr="00C60965">
        <w:rPr>
          <w:sz w:val="24"/>
          <w:szCs w:val="24"/>
          <w:lang w:val="sr-Latn-RS"/>
        </w:rPr>
        <w:t>Short</w:t>
      </w:r>
      <w:proofErr w:type="spellEnd"/>
      <w:r w:rsidRPr="00C60965">
        <w:rPr>
          <w:sz w:val="24"/>
          <w:szCs w:val="24"/>
          <w:lang w:val="sr-Latn-RS"/>
        </w:rPr>
        <w:t xml:space="preserve"> </w:t>
      </w:r>
      <w:proofErr w:type="spellStart"/>
      <w:r w:rsidRPr="00C60965">
        <w:rPr>
          <w:sz w:val="24"/>
          <w:szCs w:val="24"/>
          <w:lang w:val="sr-Latn-RS"/>
        </w:rPr>
        <w:t>description</w:t>
      </w:r>
      <w:proofErr w:type="spellEnd"/>
      <w:r w:rsidRPr="00C60965">
        <w:rPr>
          <w:sz w:val="24"/>
          <w:szCs w:val="24"/>
          <w:lang w:val="sr-Latn-RS"/>
        </w:rPr>
        <w:t xml:space="preserve"> </w:t>
      </w:r>
      <w:proofErr w:type="spellStart"/>
      <w:r w:rsidRPr="00C60965">
        <w:rPr>
          <w:sz w:val="24"/>
          <w:szCs w:val="24"/>
          <w:lang w:val="sr-Latn-RS"/>
        </w:rPr>
        <w:t>of</w:t>
      </w:r>
      <w:proofErr w:type="spellEnd"/>
      <w:r w:rsidRPr="00C60965">
        <w:rPr>
          <w:sz w:val="24"/>
          <w:szCs w:val="24"/>
          <w:lang w:val="sr-Latn-RS"/>
        </w:rPr>
        <w:t xml:space="preserve"> ICT </w:t>
      </w:r>
      <w:proofErr w:type="spellStart"/>
      <w:r w:rsidRPr="00C60965">
        <w:rPr>
          <w:sz w:val="24"/>
          <w:szCs w:val="24"/>
          <w:lang w:val="sr-Latn-RS"/>
        </w:rPr>
        <w:t>solution</w:t>
      </w:r>
      <w:bookmarkEnd w:id="6"/>
      <w:proofErr w:type="spellEnd"/>
    </w:p>
    <w:p w14:paraId="33CB72C2" w14:textId="77777777" w:rsidR="0018538D" w:rsidRPr="00AF45DD" w:rsidRDefault="00C60965" w:rsidP="0018538D">
      <w:pPr>
        <w:pStyle w:val="Heading2"/>
        <w:ind w:left="270"/>
        <w:rPr>
          <w:sz w:val="22"/>
          <w:lang w:val="en-US"/>
        </w:rPr>
      </w:pPr>
      <w:bookmarkStart w:id="7" w:name="_Toc492464401"/>
      <w:bookmarkStart w:id="8" w:name="_Toc198548888"/>
      <w:r>
        <w:rPr>
          <w:sz w:val="22"/>
          <w:lang w:val="en-US"/>
        </w:rPr>
        <w:t>Functional r</w:t>
      </w:r>
      <w:r w:rsidRPr="00C57F27">
        <w:rPr>
          <w:sz w:val="22"/>
          <w:lang w:val="en-US"/>
        </w:rPr>
        <w:t>equirements</w:t>
      </w:r>
      <w:bookmarkEnd w:id="7"/>
      <w:bookmarkEnd w:id="8"/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2481"/>
        <w:gridCol w:w="1439"/>
        <w:gridCol w:w="1261"/>
        <w:gridCol w:w="2410"/>
        <w:gridCol w:w="2119"/>
      </w:tblGrid>
      <w:tr w:rsidR="00F57EAB" w:rsidRPr="003D2815" w14:paraId="1457A6B9" w14:textId="77777777" w:rsidTr="00690627">
        <w:trPr>
          <w:jc w:val="center"/>
        </w:trPr>
        <w:tc>
          <w:tcPr>
            <w:tcW w:w="484" w:type="dxa"/>
            <w:shd w:val="solid" w:color="808080" w:fill="FFFFFF"/>
            <w:vAlign w:val="center"/>
          </w:tcPr>
          <w:p w14:paraId="1EFE417D" w14:textId="77777777" w:rsidR="00F57EAB" w:rsidRPr="000443CF" w:rsidRDefault="00F57EAB" w:rsidP="00C60965">
            <w:pPr>
              <w:jc w:val="center"/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</w:pPr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№</w:t>
            </w:r>
          </w:p>
        </w:tc>
        <w:tc>
          <w:tcPr>
            <w:tcW w:w="2481" w:type="dxa"/>
            <w:shd w:val="solid" w:color="808080" w:fill="FFFFFF"/>
            <w:vAlign w:val="center"/>
          </w:tcPr>
          <w:p w14:paraId="1B23170E" w14:textId="77777777" w:rsidR="00F57EAB" w:rsidRPr="000443CF" w:rsidRDefault="00F57EAB" w:rsidP="00C60965">
            <w:pPr>
              <w:jc w:val="center"/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</w:pPr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 xml:space="preserve">Software </w:t>
            </w: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licence</w:t>
            </w:r>
            <w:proofErr w:type="spellEnd"/>
          </w:p>
        </w:tc>
        <w:tc>
          <w:tcPr>
            <w:tcW w:w="1439" w:type="dxa"/>
            <w:shd w:val="solid" w:color="808080" w:fill="FFFFFF"/>
            <w:vAlign w:val="center"/>
          </w:tcPr>
          <w:p w14:paraId="2C3821DE" w14:textId="77777777" w:rsidR="00F57EAB" w:rsidRPr="000443CF" w:rsidRDefault="00F57EAB" w:rsidP="00C60965">
            <w:pPr>
              <w:jc w:val="center"/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</w:pP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Subscription</w:t>
            </w:r>
            <w:proofErr w:type="spellEnd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 xml:space="preserve"> </w:t>
            </w: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period</w:t>
            </w:r>
            <w:proofErr w:type="spellEnd"/>
          </w:p>
        </w:tc>
        <w:tc>
          <w:tcPr>
            <w:tcW w:w="1261" w:type="dxa"/>
            <w:shd w:val="solid" w:color="808080" w:fill="FFFFFF"/>
            <w:vAlign w:val="center"/>
          </w:tcPr>
          <w:p w14:paraId="00781AD1" w14:textId="77777777" w:rsidR="00F57EAB" w:rsidRPr="000443CF" w:rsidRDefault="00F57EAB" w:rsidP="00C60965">
            <w:pPr>
              <w:jc w:val="center"/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</w:pP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Total</w:t>
            </w:r>
            <w:proofErr w:type="spellEnd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 xml:space="preserve"> </w:t>
            </w: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No</w:t>
            </w:r>
            <w:proofErr w:type="spellEnd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 xml:space="preserve">. </w:t>
            </w: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of</w:t>
            </w:r>
            <w:proofErr w:type="spellEnd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 xml:space="preserve"> </w:t>
            </w: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licenses</w:t>
            </w:r>
            <w:proofErr w:type="spellEnd"/>
          </w:p>
        </w:tc>
        <w:tc>
          <w:tcPr>
            <w:tcW w:w="2410" w:type="dxa"/>
            <w:shd w:val="solid" w:color="808080" w:fill="FFFFFF"/>
            <w:vAlign w:val="center"/>
          </w:tcPr>
          <w:p w14:paraId="1AA97D40" w14:textId="77777777" w:rsidR="00F57EAB" w:rsidRPr="000443CF" w:rsidRDefault="00F57EAB" w:rsidP="00C60965">
            <w:pPr>
              <w:jc w:val="center"/>
              <w:rPr>
                <w:rFonts w:asciiTheme="majorHAnsi" w:hAnsiTheme="majorHAnsi" w:cstheme="majorHAnsi"/>
                <w:b/>
                <w:color w:val="FFFFFF"/>
                <w:sz w:val="20"/>
                <w:lang w:val="sr-Latn-RS"/>
              </w:rPr>
            </w:pPr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Latn-RS"/>
              </w:rPr>
              <w:t xml:space="preserve">License </w:t>
            </w: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Latn-RS"/>
              </w:rPr>
              <w:t>activation</w:t>
            </w:r>
            <w:proofErr w:type="spellEnd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Latn-RS"/>
              </w:rPr>
              <w:t xml:space="preserve"> date</w:t>
            </w:r>
          </w:p>
        </w:tc>
        <w:tc>
          <w:tcPr>
            <w:tcW w:w="2119" w:type="dxa"/>
            <w:shd w:val="solid" w:color="808080" w:fill="FFFFFF"/>
            <w:vAlign w:val="center"/>
          </w:tcPr>
          <w:p w14:paraId="7336B200" w14:textId="77777777" w:rsidR="00F57EAB" w:rsidRPr="000443CF" w:rsidRDefault="00F57EAB" w:rsidP="00C60965">
            <w:pPr>
              <w:jc w:val="center"/>
              <w:rPr>
                <w:rFonts w:asciiTheme="majorHAnsi" w:hAnsiTheme="majorHAnsi" w:cstheme="majorHAnsi"/>
                <w:b/>
                <w:color w:val="FFFFFF"/>
                <w:sz w:val="20"/>
                <w:lang w:val="sr-Latn-RS"/>
              </w:rPr>
            </w:pPr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 xml:space="preserve">Period </w:t>
            </w: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of</w:t>
            </w:r>
            <w:proofErr w:type="spellEnd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 xml:space="preserve"> </w:t>
            </w: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service</w:t>
            </w:r>
            <w:proofErr w:type="spellEnd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 xml:space="preserve"> </w:t>
            </w: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provision</w:t>
            </w:r>
            <w:proofErr w:type="spellEnd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 xml:space="preserve"> (</w:t>
            </w:r>
            <w:proofErr w:type="spellStart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from-to</w:t>
            </w:r>
            <w:proofErr w:type="spellEnd"/>
            <w:r w:rsidRPr="000443CF">
              <w:rPr>
                <w:rFonts w:asciiTheme="majorHAnsi" w:hAnsiTheme="majorHAnsi" w:cstheme="majorHAnsi"/>
                <w:b/>
                <w:color w:val="FFFFFF"/>
                <w:sz w:val="20"/>
                <w:lang w:val="sr-Cyrl-RS"/>
              </w:rPr>
              <w:t>)</w:t>
            </w:r>
          </w:p>
        </w:tc>
      </w:tr>
      <w:tr w:rsidR="00433666" w:rsidRPr="003D2815" w14:paraId="68556E75" w14:textId="77777777" w:rsidTr="007A76F3">
        <w:trPr>
          <w:jc w:val="center"/>
        </w:trPr>
        <w:tc>
          <w:tcPr>
            <w:tcW w:w="484" w:type="dxa"/>
            <w:shd w:val="clear" w:color="auto" w:fill="auto"/>
            <w:vAlign w:val="center"/>
          </w:tcPr>
          <w:p w14:paraId="01A3B4B1" w14:textId="77777777" w:rsidR="00433666" w:rsidRPr="000443CF" w:rsidRDefault="00433666" w:rsidP="00433666">
            <w:pPr>
              <w:rPr>
                <w:rFonts w:asciiTheme="majorHAnsi" w:hAnsiTheme="majorHAnsi" w:cstheme="majorHAnsi"/>
                <w:i/>
                <w:sz w:val="22"/>
                <w:szCs w:val="22"/>
                <w:lang w:val="sr-Cyrl-RS"/>
              </w:rPr>
            </w:pPr>
            <w:r w:rsidRPr="000443CF">
              <w:rPr>
                <w:rFonts w:asciiTheme="majorHAnsi" w:hAnsiTheme="majorHAnsi" w:cstheme="majorHAnsi"/>
                <w:i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057A799" w14:textId="7505C625" w:rsidR="00433666" w:rsidRPr="00433666" w:rsidRDefault="0094431F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P</w:t>
            </w:r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RIMO RPA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Orchestrator</w:t>
            </w:r>
            <w:proofErr w:type="spellEnd"/>
          </w:p>
        </w:tc>
        <w:tc>
          <w:tcPr>
            <w:tcW w:w="1439" w:type="dxa"/>
            <w:shd w:val="clear" w:color="auto" w:fill="auto"/>
            <w:vAlign w:val="center"/>
          </w:tcPr>
          <w:p w14:paraId="3DC53C06" w14:textId="4B17174E" w:rsidR="00433666" w:rsidRPr="00433666" w:rsidRDefault="00356149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12</w:t>
            </w:r>
            <w:r w:rsidR="00433666"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433666"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months</w:t>
            </w:r>
            <w:proofErr w:type="spellEnd"/>
          </w:p>
        </w:tc>
        <w:tc>
          <w:tcPr>
            <w:tcW w:w="1261" w:type="dxa"/>
            <w:shd w:val="clear" w:color="auto" w:fill="auto"/>
            <w:vAlign w:val="center"/>
          </w:tcPr>
          <w:p w14:paraId="529C944C" w14:textId="4D7AA481" w:rsidR="00433666" w:rsidRPr="00433666" w:rsidRDefault="0094431F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</w:t>
            </w:r>
          </w:p>
        </w:tc>
        <w:tc>
          <w:tcPr>
            <w:tcW w:w="2410" w:type="dxa"/>
            <w:vAlign w:val="center"/>
          </w:tcPr>
          <w:p w14:paraId="5BF1FB14" w14:textId="5D69470A" w:rsidR="00433666" w:rsidRPr="00433666" w:rsidRDefault="00903FB6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18.07.202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6</w:t>
            </w: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2119" w:type="dxa"/>
            <w:vAlign w:val="center"/>
          </w:tcPr>
          <w:p w14:paraId="6D3A1570" w14:textId="39F647A0" w:rsidR="00433666" w:rsidRPr="00433666" w:rsidRDefault="00364EF3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18</w:t>
            </w:r>
            <w:r w:rsidR="00433666"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="00433666"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903FB6">
              <w:rPr>
                <w:rFonts w:asciiTheme="majorHAnsi" w:hAnsiTheme="majorHAnsi" w:cstheme="majorHAnsi"/>
                <w:sz w:val="22"/>
                <w:szCs w:val="22"/>
              </w:rPr>
              <w:t xml:space="preserve"> - 18</w:t>
            </w:r>
            <w:r w:rsidR="00903FB6"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="00903FB6"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433666" w:rsidRPr="003D2815" w14:paraId="1D5B6D6C" w14:textId="77777777" w:rsidTr="007A76F3">
        <w:trPr>
          <w:jc w:val="center"/>
        </w:trPr>
        <w:tc>
          <w:tcPr>
            <w:tcW w:w="484" w:type="dxa"/>
            <w:shd w:val="clear" w:color="auto" w:fill="auto"/>
            <w:vAlign w:val="center"/>
          </w:tcPr>
          <w:p w14:paraId="307B799D" w14:textId="77777777" w:rsidR="00433666" w:rsidRPr="000443CF" w:rsidRDefault="00433666" w:rsidP="00433666">
            <w:pPr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</w:pPr>
            <w:r w:rsidRPr="000443CF"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  <w:t>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BF54039" w14:textId="3CC8427F" w:rsidR="00433666" w:rsidRPr="00433666" w:rsidRDefault="0094431F" w:rsidP="004336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val="sr-Latn-RS" w:eastAsia="sr-Latn-RS"/>
              </w:rPr>
            </w:pPr>
            <w:r w:rsidRPr="0094431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PRIMO RPA Orchestrator </w:t>
            </w:r>
            <w:proofErr w:type="gramStart"/>
            <w:r w:rsidRPr="0094431F">
              <w:rPr>
                <w:rFonts w:ascii="Calibri Light" w:hAnsi="Calibri Light" w:cs="Calibri Light"/>
                <w:color w:val="000000"/>
                <w:sz w:val="22"/>
                <w:szCs w:val="22"/>
              </w:rPr>
              <w:t>Non Production</w:t>
            </w:r>
            <w:proofErr w:type="gramEnd"/>
          </w:p>
        </w:tc>
        <w:tc>
          <w:tcPr>
            <w:tcW w:w="1439" w:type="dxa"/>
            <w:shd w:val="clear" w:color="auto" w:fill="auto"/>
            <w:vAlign w:val="center"/>
          </w:tcPr>
          <w:p w14:paraId="5AAD896C" w14:textId="0217FC14" w:rsidR="00433666" w:rsidRPr="00433666" w:rsidRDefault="00356149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12</w:t>
            </w:r>
            <w:r w:rsidR="00433666"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433666"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months</w:t>
            </w:r>
            <w:proofErr w:type="spellEnd"/>
          </w:p>
        </w:tc>
        <w:tc>
          <w:tcPr>
            <w:tcW w:w="1261" w:type="dxa"/>
            <w:shd w:val="clear" w:color="auto" w:fill="auto"/>
            <w:vAlign w:val="center"/>
          </w:tcPr>
          <w:p w14:paraId="4E7DCF59" w14:textId="00202323" w:rsidR="00433666" w:rsidRPr="00433666" w:rsidRDefault="0094431F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885E60" w14:textId="1F4AD1D5" w:rsidR="00433666" w:rsidRPr="00433666" w:rsidRDefault="0094431F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18.07.202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6</w:t>
            </w: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2119" w:type="dxa"/>
            <w:vAlign w:val="center"/>
          </w:tcPr>
          <w:p w14:paraId="499968EF" w14:textId="2D0676DE" w:rsidR="00433666" w:rsidRPr="00433666" w:rsidRDefault="00903FB6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- 18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D629D5" w:rsidRPr="003D2815" w14:paraId="71D02C9F" w14:textId="77777777" w:rsidTr="007A76F3">
        <w:trPr>
          <w:jc w:val="center"/>
        </w:trPr>
        <w:tc>
          <w:tcPr>
            <w:tcW w:w="484" w:type="dxa"/>
            <w:shd w:val="clear" w:color="auto" w:fill="auto"/>
            <w:vAlign w:val="center"/>
          </w:tcPr>
          <w:p w14:paraId="57817E7B" w14:textId="77777777" w:rsidR="00D629D5" w:rsidRPr="000443CF" w:rsidRDefault="00D629D5" w:rsidP="00D629D5">
            <w:pPr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</w:pPr>
            <w:r w:rsidRPr="000443CF"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  <w:t>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DDE2202" w14:textId="34AB79AA" w:rsidR="00D629D5" w:rsidRPr="00433666" w:rsidRDefault="00D629D5" w:rsidP="00D629D5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PRIMO RPA Studio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6DCB5AB9" w14:textId="4B2FFD61" w:rsidR="00D629D5" w:rsidRPr="00433666" w:rsidRDefault="00356149" w:rsidP="00D629D5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12</w:t>
            </w:r>
            <w:r w:rsidR="00D629D5"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D629D5"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months</w:t>
            </w:r>
            <w:proofErr w:type="spellEnd"/>
          </w:p>
        </w:tc>
        <w:tc>
          <w:tcPr>
            <w:tcW w:w="1261" w:type="dxa"/>
            <w:shd w:val="clear" w:color="auto" w:fill="auto"/>
            <w:vAlign w:val="center"/>
          </w:tcPr>
          <w:p w14:paraId="2D646DA9" w14:textId="089DA53D" w:rsidR="00D629D5" w:rsidRPr="00433666" w:rsidRDefault="0094431F" w:rsidP="00D629D5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CFA904" w14:textId="589CCE50" w:rsidR="00D629D5" w:rsidRPr="00433666" w:rsidRDefault="0094431F" w:rsidP="00D629D5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18.07.202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6</w:t>
            </w: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2119" w:type="dxa"/>
            <w:vAlign w:val="center"/>
          </w:tcPr>
          <w:p w14:paraId="3993AFE8" w14:textId="13E25BD1" w:rsidR="00D629D5" w:rsidRPr="00433666" w:rsidRDefault="00903FB6" w:rsidP="00D629D5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- 18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060D9F" w:rsidRPr="003D2815" w14:paraId="370A7E4E" w14:textId="77777777" w:rsidTr="007A76F3">
        <w:trPr>
          <w:jc w:val="center"/>
        </w:trPr>
        <w:tc>
          <w:tcPr>
            <w:tcW w:w="484" w:type="dxa"/>
            <w:shd w:val="clear" w:color="auto" w:fill="auto"/>
            <w:vAlign w:val="center"/>
          </w:tcPr>
          <w:p w14:paraId="689483E7" w14:textId="785390E0" w:rsidR="00060D9F" w:rsidRDefault="00060D9F" w:rsidP="00433666">
            <w:pPr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  <w:t>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4952BD5" w14:textId="66FF8DB9" w:rsidR="00060D9F" w:rsidRPr="00433666" w:rsidRDefault="0094431F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Primo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RPA Robot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Enterprise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(=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unattended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09BF47F9" w14:textId="14F0C269" w:rsidR="00060D9F" w:rsidRPr="00433666" w:rsidRDefault="00903FB6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12</w:t>
            </w:r>
            <w:r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months</w:t>
            </w:r>
            <w:proofErr w:type="spellEnd"/>
          </w:p>
        </w:tc>
        <w:tc>
          <w:tcPr>
            <w:tcW w:w="1261" w:type="dxa"/>
            <w:shd w:val="clear" w:color="auto" w:fill="auto"/>
            <w:vAlign w:val="center"/>
          </w:tcPr>
          <w:p w14:paraId="0A38DAC6" w14:textId="05AC78DD" w:rsidR="00060D9F" w:rsidRPr="00433666" w:rsidRDefault="00783FC8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2DA410" w14:textId="2EBC4E1B" w:rsidR="00060D9F" w:rsidRPr="00433666" w:rsidRDefault="0094431F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18.07.202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6</w:t>
            </w: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2119" w:type="dxa"/>
            <w:vAlign w:val="center"/>
          </w:tcPr>
          <w:p w14:paraId="6BFBD440" w14:textId="2428E05C" w:rsidR="00060D9F" w:rsidRPr="00433666" w:rsidRDefault="00903FB6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- 18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060D9F" w:rsidRPr="003D2815" w14:paraId="06F94F48" w14:textId="77777777" w:rsidTr="007A76F3">
        <w:trPr>
          <w:jc w:val="center"/>
        </w:trPr>
        <w:tc>
          <w:tcPr>
            <w:tcW w:w="484" w:type="dxa"/>
            <w:shd w:val="clear" w:color="auto" w:fill="auto"/>
            <w:vAlign w:val="center"/>
          </w:tcPr>
          <w:p w14:paraId="591F7724" w14:textId="72E280E3" w:rsidR="00060D9F" w:rsidRDefault="00903FB6" w:rsidP="00433666">
            <w:pPr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  <w:t>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72A92DF" w14:textId="0FEBD1B8" w:rsidR="00060D9F" w:rsidRPr="00433666" w:rsidRDefault="0094431F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PRIMO RPA Robot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Non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Production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(=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unattended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275132FB" w14:textId="735EEB31" w:rsidR="00060D9F" w:rsidRPr="00433666" w:rsidRDefault="00903FB6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12</w:t>
            </w:r>
            <w:r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months</w:t>
            </w:r>
            <w:proofErr w:type="spellEnd"/>
          </w:p>
        </w:tc>
        <w:tc>
          <w:tcPr>
            <w:tcW w:w="1261" w:type="dxa"/>
            <w:shd w:val="clear" w:color="auto" w:fill="auto"/>
            <w:vAlign w:val="center"/>
          </w:tcPr>
          <w:p w14:paraId="711D82F9" w14:textId="64D93411" w:rsidR="00060D9F" w:rsidRPr="00433666" w:rsidRDefault="0094431F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3688B7" w14:textId="58D08257" w:rsidR="00060D9F" w:rsidRPr="00433666" w:rsidRDefault="0094431F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18.07.202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6</w:t>
            </w: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2119" w:type="dxa"/>
            <w:vAlign w:val="center"/>
          </w:tcPr>
          <w:p w14:paraId="0B278A82" w14:textId="147F803A" w:rsidR="00060D9F" w:rsidRPr="00433666" w:rsidRDefault="00903FB6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- 18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060D9F" w:rsidRPr="003D2815" w14:paraId="490C0929" w14:textId="77777777" w:rsidTr="007A76F3">
        <w:trPr>
          <w:jc w:val="center"/>
        </w:trPr>
        <w:tc>
          <w:tcPr>
            <w:tcW w:w="484" w:type="dxa"/>
            <w:shd w:val="clear" w:color="auto" w:fill="auto"/>
            <w:vAlign w:val="center"/>
          </w:tcPr>
          <w:p w14:paraId="69B71C98" w14:textId="767770E2" w:rsidR="00060D9F" w:rsidRDefault="00903FB6" w:rsidP="00433666">
            <w:pPr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  <w:t>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0D0E8EF" w14:textId="44146E4E" w:rsidR="00060D9F" w:rsidRPr="00433666" w:rsidRDefault="0094431F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PRIMO RPA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Attended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Robot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for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Production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environment</w:t>
            </w:r>
            <w:proofErr w:type="spellEnd"/>
          </w:p>
        </w:tc>
        <w:tc>
          <w:tcPr>
            <w:tcW w:w="1439" w:type="dxa"/>
            <w:shd w:val="clear" w:color="auto" w:fill="auto"/>
            <w:vAlign w:val="center"/>
          </w:tcPr>
          <w:p w14:paraId="5984DA03" w14:textId="1B71A7B8" w:rsidR="00060D9F" w:rsidRPr="00433666" w:rsidRDefault="00903FB6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12</w:t>
            </w:r>
            <w:r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months</w:t>
            </w:r>
            <w:proofErr w:type="spellEnd"/>
          </w:p>
        </w:tc>
        <w:tc>
          <w:tcPr>
            <w:tcW w:w="1261" w:type="dxa"/>
            <w:shd w:val="clear" w:color="auto" w:fill="auto"/>
            <w:vAlign w:val="center"/>
          </w:tcPr>
          <w:p w14:paraId="58AC7FFA" w14:textId="5ED87C34" w:rsidR="00060D9F" w:rsidRPr="00433666" w:rsidRDefault="0094431F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B68052" w14:textId="78F24187" w:rsidR="00060D9F" w:rsidRPr="00433666" w:rsidRDefault="0094431F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18.07.202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6</w:t>
            </w: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2119" w:type="dxa"/>
            <w:vAlign w:val="center"/>
          </w:tcPr>
          <w:p w14:paraId="3065B636" w14:textId="27F4FC2E" w:rsidR="00060D9F" w:rsidRPr="00433666" w:rsidRDefault="00903FB6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- 18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060D9F" w:rsidRPr="003D2815" w14:paraId="1049BFE6" w14:textId="77777777" w:rsidTr="007A76F3">
        <w:trPr>
          <w:jc w:val="center"/>
        </w:trPr>
        <w:tc>
          <w:tcPr>
            <w:tcW w:w="484" w:type="dxa"/>
            <w:shd w:val="clear" w:color="auto" w:fill="auto"/>
            <w:vAlign w:val="center"/>
          </w:tcPr>
          <w:p w14:paraId="6DAEA6D4" w14:textId="5F328802" w:rsidR="00060D9F" w:rsidRDefault="00903FB6" w:rsidP="00433666">
            <w:pPr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i/>
                <w:sz w:val="22"/>
                <w:szCs w:val="22"/>
                <w:lang w:val="sr-Latn-RS"/>
              </w:rPr>
              <w:t>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04310F8" w14:textId="4F315474" w:rsidR="00060D9F" w:rsidRPr="00433666" w:rsidRDefault="0094431F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PRIMO RPA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Attended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Robot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for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non-production</w:t>
            </w:r>
            <w:proofErr w:type="spellEnd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94431F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environment</w:t>
            </w:r>
            <w:proofErr w:type="spellEnd"/>
          </w:p>
        </w:tc>
        <w:tc>
          <w:tcPr>
            <w:tcW w:w="1439" w:type="dxa"/>
            <w:shd w:val="clear" w:color="auto" w:fill="auto"/>
            <w:vAlign w:val="center"/>
          </w:tcPr>
          <w:p w14:paraId="07EEE0F9" w14:textId="723C0D7D" w:rsidR="00060D9F" w:rsidRPr="00433666" w:rsidRDefault="00903FB6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12</w:t>
            </w:r>
            <w:r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433666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months</w:t>
            </w:r>
            <w:proofErr w:type="spellEnd"/>
          </w:p>
        </w:tc>
        <w:tc>
          <w:tcPr>
            <w:tcW w:w="1261" w:type="dxa"/>
            <w:shd w:val="clear" w:color="auto" w:fill="auto"/>
            <w:vAlign w:val="center"/>
          </w:tcPr>
          <w:p w14:paraId="723972FE" w14:textId="3855D0A0" w:rsidR="00060D9F" w:rsidRPr="00433666" w:rsidRDefault="0094431F" w:rsidP="00433666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2"/>
                <w:lang w:val="sr-Latn-R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FD5F81" w14:textId="302EA7E6" w:rsidR="00060D9F" w:rsidRPr="00433666" w:rsidRDefault="0094431F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18.07.202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6</w:t>
            </w:r>
            <w:r>
              <w:rPr>
                <w:rFonts w:asciiTheme="majorHAnsi" w:hAnsiTheme="majorHAnsi" w:cstheme="majorHAnsi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2119" w:type="dxa"/>
            <w:vAlign w:val="center"/>
          </w:tcPr>
          <w:p w14:paraId="33459AA0" w14:textId="3D17B302" w:rsidR="00060D9F" w:rsidRPr="00433666" w:rsidRDefault="00903FB6" w:rsidP="00433666">
            <w:pPr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- 18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.07.202</w:t>
            </w:r>
            <w:r w:rsidR="00B04D4B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4336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523D6468" w14:textId="77777777" w:rsidR="00690627" w:rsidRDefault="00690627" w:rsidP="00690627">
      <w:pPr>
        <w:spacing w:after="0"/>
        <w:rPr>
          <w:rFonts w:asciiTheme="majorHAnsi" w:hAnsiTheme="majorHAnsi" w:cstheme="majorHAnsi"/>
          <w:sz w:val="22"/>
          <w:szCs w:val="22"/>
        </w:rPr>
      </w:pPr>
      <w:bookmarkStart w:id="9" w:name="_Toc516674043"/>
      <w:bookmarkStart w:id="10" w:name="_Toc516735175"/>
      <w:bookmarkStart w:id="11" w:name="_Toc516735403"/>
      <w:bookmarkStart w:id="12" w:name="_Toc516735633"/>
      <w:bookmarkStart w:id="13" w:name="_Toc516735862"/>
      <w:bookmarkStart w:id="14" w:name="_Toc516674047"/>
      <w:bookmarkStart w:id="15" w:name="_Toc516735179"/>
      <w:bookmarkStart w:id="16" w:name="_Toc516735407"/>
      <w:bookmarkStart w:id="17" w:name="_Toc516735637"/>
      <w:bookmarkStart w:id="18" w:name="_Toc516735866"/>
      <w:bookmarkStart w:id="19" w:name="_Toc516674051"/>
      <w:bookmarkStart w:id="20" w:name="_Toc516735183"/>
      <w:bookmarkStart w:id="21" w:name="_Toc516735411"/>
      <w:bookmarkStart w:id="22" w:name="_Toc516735641"/>
      <w:bookmarkStart w:id="23" w:name="_Toc516735870"/>
      <w:bookmarkStart w:id="24" w:name="_Toc516735188"/>
      <w:bookmarkStart w:id="25" w:name="_Toc516735416"/>
      <w:bookmarkStart w:id="26" w:name="_Toc516735646"/>
      <w:bookmarkStart w:id="27" w:name="_Toc516735875"/>
      <w:bookmarkStart w:id="28" w:name="_Toc516674056"/>
      <w:bookmarkStart w:id="29" w:name="_Toc516735189"/>
      <w:bookmarkStart w:id="30" w:name="_Toc516735417"/>
      <w:bookmarkStart w:id="31" w:name="_Toc516735647"/>
      <w:bookmarkStart w:id="32" w:name="_Toc516735876"/>
      <w:bookmarkStart w:id="33" w:name="_Toc516674062"/>
      <w:bookmarkStart w:id="34" w:name="_Toc516735195"/>
      <w:bookmarkStart w:id="35" w:name="_Toc516735423"/>
      <w:bookmarkStart w:id="36" w:name="_Toc516735653"/>
      <w:bookmarkStart w:id="37" w:name="_Toc516735882"/>
      <w:bookmarkStart w:id="38" w:name="_Toc516674063"/>
      <w:bookmarkStart w:id="39" w:name="_Toc516735196"/>
      <w:bookmarkStart w:id="40" w:name="_Toc516735424"/>
      <w:bookmarkStart w:id="41" w:name="_Toc516735654"/>
      <w:bookmarkStart w:id="42" w:name="_Toc516735883"/>
      <w:bookmarkStart w:id="43" w:name="_Toc516674077"/>
      <w:bookmarkStart w:id="44" w:name="_Toc516735210"/>
      <w:bookmarkStart w:id="45" w:name="_Toc516735438"/>
      <w:bookmarkStart w:id="46" w:name="_Toc516735668"/>
      <w:bookmarkStart w:id="47" w:name="_Toc516735897"/>
      <w:bookmarkStart w:id="48" w:name="_Toc516674078"/>
      <w:bookmarkStart w:id="49" w:name="_Toc516735211"/>
      <w:bookmarkStart w:id="50" w:name="_Toc516735439"/>
      <w:bookmarkStart w:id="51" w:name="_Toc516735669"/>
      <w:bookmarkStart w:id="52" w:name="_Toc516735898"/>
      <w:bookmarkStart w:id="53" w:name="_Toc516674080"/>
      <w:bookmarkStart w:id="54" w:name="_Toc516735213"/>
      <w:bookmarkStart w:id="55" w:name="_Toc516735441"/>
      <w:bookmarkStart w:id="56" w:name="_Toc516735671"/>
      <w:bookmarkStart w:id="57" w:name="_Toc516735900"/>
      <w:bookmarkStart w:id="58" w:name="_Toc516674114"/>
      <w:bookmarkStart w:id="59" w:name="_Toc516735299"/>
      <w:bookmarkStart w:id="60" w:name="_Toc516735527"/>
      <w:bookmarkStart w:id="61" w:name="_Toc516735757"/>
      <w:bookmarkStart w:id="62" w:name="_Toc516735986"/>
      <w:bookmarkStart w:id="63" w:name="_Toc516674119"/>
      <w:bookmarkStart w:id="64" w:name="_Toc516735304"/>
      <w:bookmarkStart w:id="65" w:name="_Toc516735532"/>
      <w:bookmarkStart w:id="66" w:name="_Toc516735762"/>
      <w:bookmarkStart w:id="67" w:name="_Toc516735991"/>
      <w:bookmarkStart w:id="68" w:name="_Toc516674145"/>
      <w:bookmarkStart w:id="69" w:name="_Toc516735330"/>
      <w:bookmarkStart w:id="70" w:name="_Toc516735558"/>
      <w:bookmarkStart w:id="71" w:name="_Toc516735788"/>
      <w:bookmarkStart w:id="72" w:name="_Toc516736017"/>
      <w:bookmarkStart w:id="73" w:name="_Toc516674146"/>
      <w:bookmarkStart w:id="74" w:name="_Toc516735331"/>
      <w:bookmarkStart w:id="75" w:name="_Toc516735559"/>
      <w:bookmarkStart w:id="76" w:name="_Toc516735789"/>
      <w:bookmarkStart w:id="77" w:name="_Toc516736018"/>
      <w:bookmarkStart w:id="78" w:name="_Toc49246440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5B8A369" w14:textId="7E605F85" w:rsidR="00690627" w:rsidRPr="002A4887" w:rsidRDefault="00690627" w:rsidP="00690627">
      <w:pPr>
        <w:spacing w:after="0"/>
        <w:rPr>
          <w:rFonts w:asciiTheme="majorHAnsi" w:hAnsiTheme="majorHAnsi" w:cstheme="majorHAnsi"/>
          <w:sz w:val="22"/>
          <w:szCs w:val="22"/>
        </w:rPr>
      </w:pPr>
      <w:r w:rsidRPr="002A4887">
        <w:rPr>
          <w:rFonts w:asciiTheme="majorHAnsi" w:hAnsiTheme="majorHAnsi" w:cstheme="majorHAnsi"/>
          <w:sz w:val="22"/>
          <w:szCs w:val="22"/>
        </w:rPr>
        <w:t>License delivery method will be agreed with vendor before sending licenses.</w:t>
      </w:r>
    </w:p>
    <w:p w14:paraId="6761B5D4" w14:textId="57EF7B98" w:rsidR="00690627" w:rsidRDefault="00690627" w:rsidP="00690627">
      <w:pPr>
        <w:jc w:val="both"/>
        <w:rPr>
          <w:rFonts w:asciiTheme="majorHAnsi" w:hAnsiTheme="majorHAnsi" w:cstheme="majorHAnsi"/>
          <w:sz w:val="22"/>
          <w:szCs w:val="22"/>
        </w:rPr>
      </w:pPr>
      <w:r w:rsidRPr="002A4887">
        <w:rPr>
          <w:rFonts w:asciiTheme="majorHAnsi" w:hAnsiTheme="majorHAnsi" w:cstheme="majorHAnsi"/>
          <w:sz w:val="22"/>
          <w:szCs w:val="22"/>
        </w:rPr>
        <w:t xml:space="preserve">If subscription account is needed to be connected to particular email, </w:t>
      </w:r>
      <w:hyperlink r:id="rId13" w:history="1">
        <w:r w:rsidRPr="002A4887">
          <w:rPr>
            <w:rStyle w:val="Hyperlink"/>
            <w:rFonts w:asciiTheme="majorHAnsi" w:hAnsiTheme="majorHAnsi" w:cstheme="majorHAnsi"/>
            <w:sz w:val="22"/>
            <w:szCs w:val="22"/>
          </w:rPr>
          <w:t>licenses@nis.eu</w:t>
        </w:r>
      </w:hyperlink>
      <w:r w:rsidRPr="002A4887">
        <w:rPr>
          <w:rFonts w:asciiTheme="majorHAnsi" w:hAnsiTheme="majorHAnsi" w:cstheme="majorHAnsi"/>
          <w:sz w:val="22"/>
          <w:szCs w:val="22"/>
        </w:rPr>
        <w:t xml:space="preserve"> should be used.</w:t>
      </w:r>
    </w:p>
    <w:p w14:paraId="19655F46" w14:textId="6104BDDF" w:rsidR="005F034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DF4EBC2" w14:textId="0805197E" w:rsidR="005F034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6AFAA19" w14:textId="5C1D6B2E" w:rsidR="005F034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FA5A557" w14:textId="40C4EE72" w:rsidR="005F034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DFC5E5C" w14:textId="35BCCC2F" w:rsidR="005F034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6F1FBF8" w14:textId="2C5C2B37" w:rsidR="005F034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6F2B9D1" w14:textId="08CF62CB" w:rsidR="005F034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70DAD63" w14:textId="02C165D1" w:rsidR="005F034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06BB4E7" w14:textId="4F07E1AE" w:rsidR="005F034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C699FEE" w14:textId="7B2977DA" w:rsidR="005F034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0E7D2EC" w14:textId="58934A6D" w:rsidR="005F034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59B1543" w14:textId="77777777" w:rsidR="005F0347" w:rsidRPr="002A4887" w:rsidRDefault="005F0347" w:rsidP="006906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39FC0C8" w14:textId="77777777" w:rsidR="009243B5" w:rsidRDefault="009243B5" w:rsidP="009243B5">
      <w:pPr>
        <w:pStyle w:val="Heading1"/>
        <w:rPr>
          <w:sz w:val="24"/>
          <w:lang w:val="en-US"/>
        </w:rPr>
      </w:pPr>
      <w:bookmarkStart w:id="79" w:name="_Toc198548889"/>
      <w:r w:rsidRPr="00C57F27">
        <w:rPr>
          <w:sz w:val="24"/>
          <w:lang w:val="en-US"/>
        </w:rPr>
        <w:lastRenderedPageBreak/>
        <w:t>Bid Delivery Instructions</w:t>
      </w:r>
      <w:bookmarkEnd w:id="78"/>
      <w:bookmarkEnd w:id="79"/>
    </w:p>
    <w:p w14:paraId="62B38BFA" w14:textId="28D82E86" w:rsidR="00B76900" w:rsidRDefault="0026001E" w:rsidP="00CC1904">
      <w:pPr>
        <w:spacing w:after="0"/>
        <w:jc w:val="both"/>
        <w:rPr>
          <w:i/>
          <w:lang w:val="sr-Cyrl-RS"/>
        </w:rPr>
      </w:pPr>
      <w:r w:rsidRPr="003C515B">
        <w:rPr>
          <w:i/>
          <w:noProof/>
          <w:lang w:val="sr-Latn-RS" w:eastAsia="sr-Latn-RS"/>
        </w:rPr>
        <mc:AlternateContent>
          <mc:Choice Requires="wps">
            <w:drawing>
              <wp:inline distT="0" distB="0" distL="0" distR="0" wp14:anchorId="63E6DA19" wp14:editId="2A49E795">
                <wp:extent cx="6244590" cy="516835"/>
                <wp:effectExtent l="19050" t="19050" r="41910" b="3619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4590" cy="51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E2311B" w14:textId="77777777" w:rsidR="0051209A" w:rsidRPr="000F24A8" w:rsidRDefault="009243B5" w:rsidP="00575AA3">
                            <w:pPr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0F24A8">
                              <w:rPr>
                                <w:rFonts w:cs="Arial"/>
                                <w:sz w:val="22"/>
                                <w:szCs w:val="22"/>
                              </w:rPr>
                              <w:t>Bids should be brief, well organized and unambiguous. Its contests should be organized in accordance with the structure showed below.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3E6DA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1.7pt;height:4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" strokecolor="#a5a5a5" strokeweight="5pt">
                <v:stroke linestyle="thickThin"/>
                <v:shadow color="#868686"/>
                <v:textbox>
                  <w:txbxContent>
                    <w:p w14:paraId="47E2311B" w14:textId="77777777" w:rsidR="0051209A" w:rsidRPr="000F24A8" w:rsidRDefault="009243B5" w:rsidP="00575AA3">
                      <w:pPr>
                        <w:jc w:val="both"/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0F24A8">
                        <w:rPr>
                          <w:rFonts w:cs="Arial"/>
                          <w:sz w:val="22"/>
                          <w:szCs w:val="22"/>
                        </w:rPr>
                        <w:t>Bids should be brief, well organized and unambiguous. Its contests should be organized in accordance with the structure showed below.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7D9A8F" w14:textId="5096E6D7" w:rsidR="0094431F" w:rsidRDefault="0094431F" w:rsidP="00CC1904">
      <w:pPr>
        <w:spacing w:after="0"/>
        <w:jc w:val="both"/>
        <w:rPr>
          <w:i/>
          <w:lang w:val="sr-Cyrl-RS"/>
        </w:rPr>
      </w:pPr>
    </w:p>
    <w:tbl>
      <w:tblPr>
        <w:tblW w:w="0" w:type="auto"/>
        <w:tblInd w:w="250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0A0" w:firstRow="1" w:lastRow="0" w:firstColumn="1" w:lastColumn="0" w:noHBand="0" w:noVBand="0"/>
      </w:tblPr>
      <w:tblGrid>
        <w:gridCol w:w="9923"/>
      </w:tblGrid>
      <w:tr w:rsidR="0005314E" w:rsidRPr="00A9608F" w14:paraId="21E00E71" w14:textId="77777777" w:rsidTr="00503FAF">
        <w:trPr>
          <w:trHeight w:val="604"/>
        </w:trPr>
        <w:tc>
          <w:tcPr>
            <w:tcW w:w="992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5A5A5"/>
            <w:vAlign w:val="center"/>
          </w:tcPr>
          <w:p w14:paraId="35CD591A" w14:textId="77777777" w:rsidR="0005314E" w:rsidRPr="00A9608F" w:rsidRDefault="009243B5" w:rsidP="00503FAF">
            <w:pPr>
              <w:spacing w:after="0"/>
              <w:rPr>
                <w:rFonts w:cs="Arial"/>
                <w:b/>
                <w:bCs/>
                <w:smallCaps/>
                <w:color w:val="FFFFFF"/>
                <w:sz w:val="20"/>
                <w:lang w:val="sr-Cyrl-RS"/>
              </w:rPr>
            </w:pPr>
            <w:r w:rsidRPr="00C57F27">
              <w:rPr>
                <w:rFonts w:cs="Arial"/>
                <w:b/>
                <w:bCs/>
                <w:smallCaps/>
                <w:color w:val="FFFFFF"/>
                <w:sz w:val="20"/>
              </w:rPr>
              <w:t>Proposal to the contents of the bid</w:t>
            </w:r>
          </w:p>
        </w:tc>
      </w:tr>
      <w:tr w:rsidR="009243B5" w:rsidRPr="00A9608F" w14:paraId="53C11BB8" w14:textId="77777777" w:rsidTr="00450F4C">
        <w:trPr>
          <w:trHeight w:val="379"/>
        </w:trPr>
        <w:tc>
          <w:tcPr>
            <w:tcW w:w="9923" w:type="dxa"/>
            <w:shd w:val="clear" w:color="auto" w:fill="EDEDED"/>
          </w:tcPr>
          <w:p w14:paraId="2B96D048" w14:textId="77777777" w:rsidR="009243B5" w:rsidRPr="00C57F27" w:rsidRDefault="009243B5" w:rsidP="009243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7F2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Company profile </w:t>
            </w:r>
          </w:p>
        </w:tc>
      </w:tr>
      <w:tr w:rsidR="009243B5" w:rsidRPr="00A9608F" w14:paraId="710C9E83" w14:textId="77777777" w:rsidTr="00450F4C">
        <w:trPr>
          <w:trHeight w:val="379"/>
        </w:trPr>
        <w:tc>
          <w:tcPr>
            <w:tcW w:w="9923" w:type="dxa"/>
            <w:shd w:val="clear" w:color="auto" w:fill="EDEDED"/>
          </w:tcPr>
          <w:p w14:paraId="32513936" w14:textId="77777777" w:rsidR="009243B5" w:rsidRPr="00C57F27" w:rsidRDefault="009243B5" w:rsidP="009243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</w:t>
            </w:r>
            <w:r w:rsidRPr="00C57F2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roposal</w:t>
            </w:r>
          </w:p>
        </w:tc>
      </w:tr>
      <w:tr w:rsidR="009243B5" w:rsidRPr="00A9608F" w14:paraId="40CAC754" w14:textId="77777777" w:rsidTr="00450F4C">
        <w:trPr>
          <w:trHeight w:val="379"/>
        </w:trPr>
        <w:tc>
          <w:tcPr>
            <w:tcW w:w="9923" w:type="dxa"/>
            <w:shd w:val="clear" w:color="auto" w:fill="auto"/>
          </w:tcPr>
          <w:p w14:paraId="0C29F5E3" w14:textId="77777777" w:rsidR="009243B5" w:rsidRPr="00C14E25" w:rsidRDefault="009243B5" w:rsidP="009243B5">
            <w:pPr>
              <w:numPr>
                <w:ilvl w:val="1"/>
                <w:numId w:val="6"/>
              </w:numPr>
              <w:rPr>
                <w:rFonts w:eastAsia="Calibri" w:cs="Arial"/>
                <w:b/>
                <w:bCs/>
                <w:sz w:val="20"/>
              </w:rPr>
            </w:pPr>
            <w:r w:rsidRPr="00C57F27">
              <w:rPr>
                <w:rFonts w:cs="Arial"/>
                <w:b/>
                <w:bCs/>
                <w:sz w:val="20"/>
              </w:rPr>
              <w:t xml:space="preserve">Response to </w:t>
            </w:r>
            <w:r w:rsidRPr="00C14E25">
              <w:rPr>
                <w:rFonts w:eastAsia="Calibri" w:cs="Arial"/>
                <w:b/>
                <w:bCs/>
                <w:sz w:val="20"/>
              </w:rPr>
              <w:t xml:space="preserve">Requirements for IT Solution </w:t>
            </w:r>
          </w:p>
        </w:tc>
      </w:tr>
      <w:tr w:rsidR="009243B5" w:rsidRPr="00A9608F" w14:paraId="45281A1B" w14:textId="77777777" w:rsidTr="00450F4C">
        <w:trPr>
          <w:trHeight w:val="379"/>
        </w:trPr>
        <w:tc>
          <w:tcPr>
            <w:tcW w:w="9923" w:type="dxa"/>
            <w:shd w:val="clear" w:color="auto" w:fill="EDEDED"/>
          </w:tcPr>
          <w:p w14:paraId="3E4DAE64" w14:textId="77777777" w:rsidR="009243B5" w:rsidRPr="00C57F27" w:rsidRDefault="009243B5" w:rsidP="009243B5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7F2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Additional requirements for NIS, prerequisites and limitations</w:t>
            </w:r>
          </w:p>
        </w:tc>
      </w:tr>
    </w:tbl>
    <w:p w14:paraId="2E7E473D" w14:textId="77777777" w:rsidR="00F97BA7" w:rsidRDefault="00F97BA7" w:rsidP="00925308">
      <w:pPr>
        <w:spacing w:after="0"/>
        <w:jc w:val="both"/>
        <w:rPr>
          <w:i/>
          <w:sz w:val="22"/>
          <w:szCs w:val="22"/>
        </w:rPr>
      </w:pPr>
    </w:p>
    <w:p w14:paraId="3D7FC94D" w14:textId="13E746EA" w:rsidR="00925308" w:rsidRDefault="00925308" w:rsidP="00925308">
      <w:pPr>
        <w:spacing w:after="0"/>
        <w:jc w:val="both"/>
        <w:rPr>
          <w:i/>
          <w:sz w:val="22"/>
          <w:szCs w:val="22"/>
        </w:rPr>
      </w:pPr>
      <w:r w:rsidRPr="00925308">
        <w:rPr>
          <w:i/>
          <w:sz w:val="22"/>
          <w:szCs w:val="22"/>
        </w:rPr>
        <w:t>Technical contacts:</w:t>
      </w:r>
    </w:p>
    <w:p w14:paraId="5E3208A6" w14:textId="1A938814" w:rsidR="000443CF" w:rsidRDefault="0094431F" w:rsidP="000443CF">
      <w:pPr>
        <w:spacing w:after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Aleksandar</w:t>
      </w:r>
      <w:r w:rsidR="002E4A0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Ognjanovic</w:t>
      </w:r>
      <w:r w:rsidR="000443CF">
        <w:rPr>
          <w:i/>
          <w:sz w:val="22"/>
          <w:szCs w:val="22"/>
        </w:rPr>
        <w:t>,</w:t>
      </w:r>
      <w:r>
        <w:rPr>
          <w:i/>
          <w:sz w:val="22"/>
          <w:szCs w:val="22"/>
        </w:rPr>
        <w:t xml:space="preserve"> </w:t>
      </w:r>
      <w:hyperlink r:id="rId14" w:history="1">
        <w:r w:rsidRPr="009D78A7">
          <w:rPr>
            <w:rStyle w:val="Hyperlink"/>
            <w:i/>
            <w:sz w:val="22"/>
            <w:szCs w:val="22"/>
          </w:rPr>
          <w:t>aleksandar.ognjanovic@nis.rs</w:t>
        </w:r>
      </w:hyperlink>
      <w:r>
        <w:rPr>
          <w:i/>
          <w:sz w:val="22"/>
          <w:szCs w:val="22"/>
        </w:rPr>
        <w:t xml:space="preserve"> </w:t>
      </w:r>
    </w:p>
    <w:p w14:paraId="4082A97D" w14:textId="44A568F0" w:rsidR="000443CF" w:rsidRDefault="008343D0" w:rsidP="000443CF">
      <w:pPr>
        <w:spacing w:after="0"/>
        <w:jc w:val="both"/>
        <w:rPr>
          <w:i/>
        </w:rPr>
      </w:pPr>
      <w:r w:rsidRPr="008343D0">
        <w:rPr>
          <w:i/>
        </w:rPr>
        <w:t xml:space="preserve">Vladimir Balsic, </w:t>
      </w:r>
      <w:hyperlink r:id="rId15" w:history="1">
        <w:r w:rsidRPr="008343D0">
          <w:rPr>
            <w:rStyle w:val="Hyperlink"/>
            <w:i/>
          </w:rPr>
          <w:t>vladimir.balsic@nis.rs</w:t>
        </w:r>
      </w:hyperlink>
      <w:r w:rsidRPr="008343D0">
        <w:rPr>
          <w:i/>
        </w:rPr>
        <w:t xml:space="preserve"> </w:t>
      </w:r>
    </w:p>
    <w:p w14:paraId="18B790F0" w14:textId="4CE189CF" w:rsidR="00783FC8" w:rsidRPr="008343D0" w:rsidRDefault="00783FC8" w:rsidP="000443CF">
      <w:pPr>
        <w:spacing w:after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Kristina </w:t>
      </w:r>
      <w:proofErr w:type="spellStart"/>
      <w:r>
        <w:rPr>
          <w:i/>
          <w:sz w:val="22"/>
          <w:szCs w:val="22"/>
        </w:rPr>
        <w:t>Štrbac</w:t>
      </w:r>
      <w:proofErr w:type="spellEnd"/>
      <w:r>
        <w:rPr>
          <w:i/>
          <w:sz w:val="22"/>
          <w:szCs w:val="22"/>
        </w:rPr>
        <w:t xml:space="preserve">, </w:t>
      </w:r>
      <w:hyperlink r:id="rId16" w:history="1">
        <w:r w:rsidRPr="00A336FC">
          <w:rPr>
            <w:rStyle w:val="Hyperlink"/>
            <w:i/>
            <w:sz w:val="22"/>
            <w:szCs w:val="22"/>
          </w:rPr>
          <w:t>Kristina.strbac@nis.rs</w:t>
        </w:r>
      </w:hyperlink>
      <w:r>
        <w:rPr>
          <w:i/>
          <w:sz w:val="22"/>
          <w:szCs w:val="22"/>
        </w:rPr>
        <w:t xml:space="preserve"> </w:t>
      </w:r>
    </w:p>
    <w:p w14:paraId="2A984538" w14:textId="77777777" w:rsidR="000443CF" w:rsidRPr="00925308" w:rsidRDefault="000443CF" w:rsidP="00925308">
      <w:pPr>
        <w:spacing w:after="0"/>
        <w:jc w:val="both"/>
        <w:rPr>
          <w:i/>
          <w:sz w:val="22"/>
          <w:szCs w:val="22"/>
        </w:rPr>
      </w:pPr>
    </w:p>
    <w:p w14:paraId="7A09C52C" w14:textId="6CD9263C" w:rsidR="00925308" w:rsidRPr="00925308" w:rsidRDefault="000443CF" w:rsidP="000443CF">
      <w:pPr>
        <w:spacing w:after="0"/>
        <w:ind w:left="6480" w:firstLine="72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925308" w:rsidRPr="00925308">
        <w:rPr>
          <w:sz w:val="22"/>
          <w:szCs w:val="22"/>
        </w:rPr>
        <w:t>echnical person</w:t>
      </w:r>
    </w:p>
    <w:p w14:paraId="63DE15A1" w14:textId="77777777" w:rsidR="00925308" w:rsidRPr="00925308" w:rsidRDefault="00925308" w:rsidP="00925308">
      <w:pPr>
        <w:spacing w:after="0"/>
        <w:ind w:left="4320"/>
        <w:jc w:val="both"/>
        <w:rPr>
          <w:sz w:val="22"/>
          <w:szCs w:val="22"/>
        </w:rPr>
      </w:pPr>
    </w:p>
    <w:p w14:paraId="59F0AA03" w14:textId="77777777" w:rsidR="00925308" w:rsidRPr="00925308" w:rsidRDefault="00925308" w:rsidP="000443CF">
      <w:pPr>
        <w:spacing w:after="0"/>
        <w:ind w:left="5760" w:firstLine="720"/>
        <w:jc w:val="both"/>
        <w:rPr>
          <w:sz w:val="22"/>
          <w:szCs w:val="22"/>
        </w:rPr>
      </w:pPr>
      <w:r w:rsidRPr="00925308">
        <w:rPr>
          <w:sz w:val="22"/>
          <w:szCs w:val="22"/>
        </w:rPr>
        <w:t>_____________________________</w:t>
      </w:r>
    </w:p>
    <w:p w14:paraId="00B71DD8" w14:textId="61D314FF" w:rsidR="00925308" w:rsidRPr="00925308" w:rsidRDefault="0094431F" w:rsidP="000443CF">
      <w:pPr>
        <w:spacing w:after="0"/>
        <w:ind w:left="6480" w:firstLine="720"/>
        <w:jc w:val="both"/>
        <w:rPr>
          <w:sz w:val="22"/>
          <w:szCs w:val="22"/>
        </w:rPr>
      </w:pPr>
      <w:r>
        <w:rPr>
          <w:sz w:val="22"/>
          <w:szCs w:val="22"/>
        </w:rPr>
        <w:t>Aleksandar Ognjanovic</w:t>
      </w:r>
    </w:p>
    <w:p w14:paraId="0C009867" w14:textId="23228AB8" w:rsidR="00925308" w:rsidRPr="007F2B33" w:rsidRDefault="007F2B33" w:rsidP="000443CF">
      <w:pPr>
        <w:spacing w:after="0"/>
        <w:ind w:left="7200"/>
        <w:jc w:val="both"/>
        <w:rPr>
          <w:sz w:val="22"/>
          <w:szCs w:val="22"/>
        </w:rPr>
      </w:pPr>
      <w:r w:rsidRPr="007F2B33">
        <w:rPr>
          <w:sz w:val="22"/>
          <w:szCs w:val="22"/>
        </w:rPr>
        <w:t>IT Department</w:t>
      </w:r>
    </w:p>
    <w:p w14:paraId="0DE34BFD" w14:textId="77777777" w:rsidR="00925308" w:rsidRPr="00794165" w:rsidRDefault="00925308" w:rsidP="000443CF">
      <w:pPr>
        <w:spacing w:after="0"/>
        <w:ind w:left="6480" w:firstLine="720"/>
        <w:jc w:val="both"/>
        <w:rPr>
          <w:sz w:val="22"/>
          <w:szCs w:val="22"/>
        </w:rPr>
      </w:pPr>
      <w:r w:rsidRPr="007F2B33">
        <w:rPr>
          <w:sz w:val="22"/>
          <w:szCs w:val="22"/>
        </w:rPr>
        <w:t xml:space="preserve">NIS </w:t>
      </w:r>
      <w:proofErr w:type="spellStart"/>
      <w:r w:rsidRPr="007F2B33">
        <w:rPr>
          <w:sz w:val="22"/>
          <w:szCs w:val="22"/>
        </w:rPr>
        <w:t>j.s.c</w:t>
      </w:r>
      <w:proofErr w:type="spellEnd"/>
      <w:r w:rsidRPr="007F2B33">
        <w:rPr>
          <w:sz w:val="22"/>
          <w:szCs w:val="22"/>
        </w:rPr>
        <w:t xml:space="preserve"> Novi Sad</w:t>
      </w:r>
    </w:p>
    <w:sectPr w:rsidR="00925308" w:rsidRPr="00794165" w:rsidSect="00A818C1">
      <w:footerReference w:type="default" r:id="rId17"/>
      <w:footnotePr>
        <w:numFmt w:val="lowerRoman"/>
      </w:footnotePr>
      <w:endnotePr>
        <w:numFmt w:val="decimal"/>
      </w:endnotePr>
      <w:pgSz w:w="11906" w:h="16838" w:code="9"/>
      <w:pgMar w:top="993" w:right="851" w:bottom="851" w:left="851" w:header="284" w:footer="21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5A0CA" w14:textId="77777777" w:rsidR="00697EB5" w:rsidRDefault="00697EB5">
      <w:r>
        <w:separator/>
      </w:r>
    </w:p>
  </w:endnote>
  <w:endnote w:type="continuationSeparator" w:id="0">
    <w:p w14:paraId="66D0500B" w14:textId="77777777" w:rsidR="00697EB5" w:rsidRDefault="0069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5FB3C" w14:textId="10D15941" w:rsidR="0051209A" w:rsidRDefault="0051209A" w:rsidP="00894113">
    <w:pPr>
      <w:pStyle w:val="Footer"/>
      <w:spacing w:before="120"/>
      <w:jc w:val="center"/>
    </w:pPr>
    <w:r w:rsidRPr="00B12E20">
      <w:rPr>
        <w:lang w:val="sr-Cyrl-CS"/>
      </w:rPr>
      <w:t>SA-</w:t>
    </w:r>
    <w:r w:rsidRPr="00B12E20">
      <w:rPr>
        <w:lang w:val="sr-Latn-RS"/>
      </w:rPr>
      <w:t>08.</w:t>
    </w:r>
    <w:r w:rsidR="008B59FE">
      <w:rPr>
        <w:lang w:val="sr-Cyrl-RS"/>
      </w:rPr>
      <w:t>05.30-001</w:t>
    </w:r>
    <w:r w:rsidRPr="00B12E20">
      <w:rPr>
        <w:lang w:val="sr-Latn-RS"/>
      </w:rPr>
      <w:t xml:space="preserve">, </w:t>
    </w:r>
    <w:r w:rsidRPr="00B12E20">
      <w:rPr>
        <w:lang w:val="sr-Cyrl-RS"/>
      </w:rPr>
      <w:t xml:space="preserve">Верзија </w:t>
    </w:r>
    <w:r w:rsidR="008B59FE">
      <w:rPr>
        <w:lang w:val="sr-Latn-RS"/>
      </w:rPr>
      <w:t>4</w:t>
    </w:r>
    <w:r w:rsidRPr="00B12E20">
      <w:rPr>
        <w:lang w:val="sr-Latn-RS"/>
      </w:rPr>
      <w:t>.0</w:t>
    </w:r>
    <w:r w:rsidRPr="00B12E20">
      <w:rPr>
        <w:rFonts w:cs="Arial"/>
      </w:rPr>
      <w:t xml:space="preserve"> </w:t>
    </w:r>
    <w:r>
      <w:rPr>
        <w:rFonts w:cs="Arial"/>
        <w:lang w:val="sr-Cyrl-RS"/>
      </w:rPr>
      <w:tab/>
    </w:r>
    <w:r>
      <w:rPr>
        <w:rFonts w:cs="Arial"/>
        <w:lang w:val="sr-Cyrl-RS"/>
      </w:rPr>
      <w:tab/>
    </w:r>
    <w:proofErr w:type="spellStart"/>
    <w:r w:rsidRPr="006B355B">
      <w:rPr>
        <w:rFonts w:cs="Arial"/>
      </w:rPr>
      <w:t>Страна</w:t>
    </w:r>
    <w:proofErr w:type="spellEnd"/>
    <w:r w:rsidRPr="006B355B">
      <w:rPr>
        <w:rFonts w:cs="Arial"/>
      </w:rPr>
      <w:t xml:space="preserve"> </w:t>
    </w:r>
    <w:r w:rsidRPr="006B355B">
      <w:rPr>
        <w:rFonts w:cs="Arial"/>
        <w:bCs/>
      </w:rPr>
      <w:fldChar w:fldCharType="begin"/>
    </w:r>
    <w:r w:rsidRPr="006B355B">
      <w:rPr>
        <w:rFonts w:cs="Arial"/>
        <w:bCs/>
      </w:rPr>
      <w:instrText xml:space="preserve"> PAGE </w:instrText>
    </w:r>
    <w:r w:rsidRPr="006B355B">
      <w:rPr>
        <w:rFonts w:cs="Arial"/>
        <w:bCs/>
      </w:rPr>
      <w:fldChar w:fldCharType="separate"/>
    </w:r>
    <w:r w:rsidR="007A76F3">
      <w:rPr>
        <w:rFonts w:cs="Arial"/>
        <w:bCs/>
        <w:noProof/>
      </w:rPr>
      <w:t>3</w:t>
    </w:r>
    <w:r w:rsidRPr="006B355B">
      <w:rPr>
        <w:rFonts w:cs="Arial"/>
        <w:bCs/>
      </w:rPr>
      <w:fldChar w:fldCharType="end"/>
    </w:r>
    <w:r w:rsidRPr="006B355B">
      <w:rPr>
        <w:rFonts w:cs="Arial"/>
      </w:rPr>
      <w:t xml:space="preserve"> </w:t>
    </w:r>
    <w:proofErr w:type="spellStart"/>
    <w:r w:rsidRPr="006B355B">
      <w:rPr>
        <w:rFonts w:cs="Arial"/>
      </w:rPr>
      <w:t>од</w:t>
    </w:r>
    <w:proofErr w:type="spellEnd"/>
    <w:r w:rsidRPr="006B355B">
      <w:rPr>
        <w:rFonts w:cs="Arial"/>
      </w:rPr>
      <w:t xml:space="preserve"> </w:t>
    </w:r>
    <w:r w:rsidRPr="006B355B">
      <w:rPr>
        <w:rFonts w:cs="Arial"/>
        <w:bCs/>
      </w:rPr>
      <w:fldChar w:fldCharType="begin"/>
    </w:r>
    <w:r w:rsidRPr="006B355B">
      <w:rPr>
        <w:rFonts w:cs="Arial"/>
        <w:bCs/>
      </w:rPr>
      <w:instrText xml:space="preserve"> NUMPAGES  </w:instrText>
    </w:r>
    <w:r w:rsidRPr="006B355B">
      <w:rPr>
        <w:rFonts w:cs="Arial"/>
        <w:bCs/>
      </w:rPr>
      <w:fldChar w:fldCharType="separate"/>
    </w:r>
    <w:r w:rsidR="007A76F3">
      <w:rPr>
        <w:rFonts w:cs="Arial"/>
        <w:bCs/>
        <w:noProof/>
      </w:rPr>
      <w:t>3</w:t>
    </w:r>
    <w:r w:rsidRPr="006B355B">
      <w:rPr>
        <w:rFonts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60F47" w14:textId="77777777" w:rsidR="00697EB5" w:rsidRDefault="00697EB5">
      <w:r>
        <w:separator/>
      </w:r>
    </w:p>
  </w:footnote>
  <w:footnote w:type="continuationSeparator" w:id="0">
    <w:p w14:paraId="4BBD073B" w14:textId="77777777" w:rsidR="00697EB5" w:rsidRDefault="00697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3072FC3C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284" w:firstLine="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1" w15:restartNumberingAfterBreak="0">
    <w:nsid w:val="0677235D"/>
    <w:multiLevelType w:val="hybridMultilevel"/>
    <w:tmpl w:val="AB009E9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3A8"/>
    <w:multiLevelType w:val="hybridMultilevel"/>
    <w:tmpl w:val="9F867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A525D7"/>
    <w:multiLevelType w:val="multilevel"/>
    <w:tmpl w:val="34C0F8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8121705"/>
    <w:multiLevelType w:val="hybridMultilevel"/>
    <w:tmpl w:val="A7A4B7BC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93731"/>
    <w:multiLevelType w:val="hybridMultilevel"/>
    <w:tmpl w:val="9F867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AB6062"/>
    <w:multiLevelType w:val="hybridMultilevel"/>
    <w:tmpl w:val="A104BC5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F1155"/>
    <w:multiLevelType w:val="hybridMultilevel"/>
    <w:tmpl w:val="9F867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750414"/>
    <w:multiLevelType w:val="hybridMultilevel"/>
    <w:tmpl w:val="9F867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FB32A9"/>
    <w:multiLevelType w:val="multilevel"/>
    <w:tmpl w:val="10B09B16"/>
    <w:styleLink w:val="phadditiontitle"/>
    <w:lvl w:ilvl="0">
      <w:start w:val="1"/>
      <w:numFmt w:val="upperLetter"/>
      <w:pStyle w:val="phadditiontitle1"/>
      <w:lvlText w:val="Приложение 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phadditiontitle2"/>
      <w:lvlText w:val="%1.%2"/>
      <w:lvlJc w:val="left"/>
      <w:pPr>
        <w:tabs>
          <w:tab w:val="num" w:pos="720"/>
        </w:tabs>
        <w:ind w:left="720"/>
      </w:pPr>
      <w:rPr>
        <w:rFonts w:cs="Times New Roman" w:hint="default"/>
      </w:rPr>
    </w:lvl>
    <w:lvl w:ilvl="2">
      <w:start w:val="1"/>
      <w:numFmt w:val="decimal"/>
      <w:pStyle w:val="phadditiontitle3"/>
      <w:lvlText w:val="%1.%2.%3"/>
      <w:lvlJc w:val="left"/>
      <w:pPr>
        <w:tabs>
          <w:tab w:val="num" w:pos="720"/>
        </w:tabs>
        <w:ind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cs="Times New Roman" w:hint="default"/>
      </w:rPr>
    </w:lvl>
  </w:abstractNum>
  <w:abstractNum w:abstractNumId="10" w15:restartNumberingAfterBreak="0">
    <w:nsid w:val="4C31427A"/>
    <w:multiLevelType w:val="hybridMultilevel"/>
    <w:tmpl w:val="13249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F2D79"/>
    <w:multiLevelType w:val="multilevel"/>
    <w:tmpl w:val="0E9A7CF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9BF4C69"/>
    <w:multiLevelType w:val="hybridMultilevel"/>
    <w:tmpl w:val="3EC693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603037"/>
    <w:multiLevelType w:val="hybridMultilevel"/>
    <w:tmpl w:val="9F867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1E3DD5"/>
    <w:multiLevelType w:val="hybridMultilevel"/>
    <w:tmpl w:val="AA46DAA8"/>
    <w:lvl w:ilvl="0" w:tplc="8110BBA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115E1"/>
    <w:multiLevelType w:val="hybridMultilevel"/>
    <w:tmpl w:val="E814F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135210"/>
    <w:multiLevelType w:val="hybridMultilevel"/>
    <w:tmpl w:val="0696EAE4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25727E"/>
    <w:multiLevelType w:val="hybridMultilevel"/>
    <w:tmpl w:val="9F867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5344F3"/>
    <w:multiLevelType w:val="hybridMultilevel"/>
    <w:tmpl w:val="CD76CC6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5D5D90"/>
    <w:multiLevelType w:val="hybridMultilevel"/>
    <w:tmpl w:val="9F867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5"/>
  </w:num>
  <w:num w:numId="5">
    <w:abstractNumId w:val="10"/>
  </w:num>
  <w:num w:numId="6">
    <w:abstractNumId w:val="3"/>
  </w:num>
  <w:num w:numId="7">
    <w:abstractNumId w:val="15"/>
  </w:num>
  <w:num w:numId="8">
    <w:abstractNumId w:val="16"/>
  </w:num>
  <w:num w:numId="9">
    <w:abstractNumId w:val="18"/>
  </w:num>
  <w:num w:numId="10">
    <w:abstractNumId w:val="6"/>
  </w:num>
  <w:num w:numId="11">
    <w:abstractNumId w:val="0"/>
  </w:num>
  <w:num w:numId="12">
    <w:abstractNumId w:val="0"/>
  </w:num>
  <w:num w:numId="13">
    <w:abstractNumId w:val="0"/>
  </w:num>
  <w:num w:numId="14">
    <w:abstractNumId w:val="11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3"/>
  </w:num>
  <w:num w:numId="21">
    <w:abstractNumId w:val="0"/>
  </w:num>
  <w:num w:numId="22">
    <w:abstractNumId w:val="0"/>
  </w:num>
  <w:num w:numId="23">
    <w:abstractNumId w:val="0"/>
  </w:num>
  <w:num w:numId="24">
    <w:abstractNumId w:val="17"/>
  </w:num>
  <w:num w:numId="25">
    <w:abstractNumId w:val="0"/>
  </w:num>
  <w:num w:numId="26">
    <w:abstractNumId w:val="19"/>
  </w:num>
  <w:num w:numId="27">
    <w:abstractNumId w:val="2"/>
  </w:num>
  <w:num w:numId="28">
    <w:abstractNumId w:val="8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1"/>
  </w:num>
  <w:num w:numId="47">
    <w:abstractNumId w:val="4"/>
  </w:num>
  <w:num w:numId="48">
    <w:abstractNumId w:val="12"/>
  </w:num>
  <w:num w:numId="4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E6D"/>
    <w:rsid w:val="00000A3A"/>
    <w:rsid w:val="00000EE3"/>
    <w:rsid w:val="00005C93"/>
    <w:rsid w:val="0001086B"/>
    <w:rsid w:val="000144A9"/>
    <w:rsid w:val="00015C40"/>
    <w:rsid w:val="0002102D"/>
    <w:rsid w:val="00032346"/>
    <w:rsid w:val="00037E66"/>
    <w:rsid w:val="000404E0"/>
    <w:rsid w:val="000443CF"/>
    <w:rsid w:val="000479AA"/>
    <w:rsid w:val="00047CED"/>
    <w:rsid w:val="00050FDE"/>
    <w:rsid w:val="0005314E"/>
    <w:rsid w:val="00060D9F"/>
    <w:rsid w:val="0007089E"/>
    <w:rsid w:val="000719CD"/>
    <w:rsid w:val="00072BEE"/>
    <w:rsid w:val="00081B6F"/>
    <w:rsid w:val="000927A8"/>
    <w:rsid w:val="00094ACB"/>
    <w:rsid w:val="000A0AAD"/>
    <w:rsid w:val="000A4BAF"/>
    <w:rsid w:val="000B0D19"/>
    <w:rsid w:val="000C210E"/>
    <w:rsid w:val="000C3B84"/>
    <w:rsid w:val="000C3BC5"/>
    <w:rsid w:val="000C446E"/>
    <w:rsid w:val="000E16D0"/>
    <w:rsid w:val="000E2141"/>
    <w:rsid w:val="000E2998"/>
    <w:rsid w:val="000E38BD"/>
    <w:rsid w:val="000F24A8"/>
    <w:rsid w:val="0010345C"/>
    <w:rsid w:val="001040EE"/>
    <w:rsid w:val="001053A8"/>
    <w:rsid w:val="00106947"/>
    <w:rsid w:val="001114C1"/>
    <w:rsid w:val="0011420D"/>
    <w:rsid w:val="001167BD"/>
    <w:rsid w:val="00124384"/>
    <w:rsid w:val="00132D31"/>
    <w:rsid w:val="00135E04"/>
    <w:rsid w:val="00136570"/>
    <w:rsid w:val="00140F12"/>
    <w:rsid w:val="00144AFB"/>
    <w:rsid w:val="00145683"/>
    <w:rsid w:val="00146288"/>
    <w:rsid w:val="00147AA4"/>
    <w:rsid w:val="0015285B"/>
    <w:rsid w:val="00154608"/>
    <w:rsid w:val="0015611D"/>
    <w:rsid w:val="00162CD2"/>
    <w:rsid w:val="001660F1"/>
    <w:rsid w:val="00174047"/>
    <w:rsid w:val="0017768C"/>
    <w:rsid w:val="0018538D"/>
    <w:rsid w:val="00190B2F"/>
    <w:rsid w:val="00190C3D"/>
    <w:rsid w:val="0019358D"/>
    <w:rsid w:val="001A0CB4"/>
    <w:rsid w:val="001B162B"/>
    <w:rsid w:val="001B2555"/>
    <w:rsid w:val="001B3C9F"/>
    <w:rsid w:val="001B76BF"/>
    <w:rsid w:val="001C4CA9"/>
    <w:rsid w:val="001C7EEA"/>
    <w:rsid w:val="001D36B1"/>
    <w:rsid w:val="001E4BD8"/>
    <w:rsid w:val="001E6CF3"/>
    <w:rsid w:val="001E77C9"/>
    <w:rsid w:val="001F6ABE"/>
    <w:rsid w:val="00200EE0"/>
    <w:rsid w:val="00201EEB"/>
    <w:rsid w:val="00205B93"/>
    <w:rsid w:val="002144FE"/>
    <w:rsid w:val="00214729"/>
    <w:rsid w:val="00215ACE"/>
    <w:rsid w:val="002212F0"/>
    <w:rsid w:val="00222B0C"/>
    <w:rsid w:val="00222B42"/>
    <w:rsid w:val="0022388C"/>
    <w:rsid w:val="00235512"/>
    <w:rsid w:val="0024232C"/>
    <w:rsid w:val="00250CE4"/>
    <w:rsid w:val="0025504B"/>
    <w:rsid w:val="00255692"/>
    <w:rsid w:val="0026001E"/>
    <w:rsid w:val="00260A20"/>
    <w:rsid w:val="00262182"/>
    <w:rsid w:val="00263271"/>
    <w:rsid w:val="00264796"/>
    <w:rsid w:val="00271084"/>
    <w:rsid w:val="002804DB"/>
    <w:rsid w:val="002823C9"/>
    <w:rsid w:val="00284FC8"/>
    <w:rsid w:val="00285541"/>
    <w:rsid w:val="002858E2"/>
    <w:rsid w:val="00293821"/>
    <w:rsid w:val="0029673F"/>
    <w:rsid w:val="002A24ED"/>
    <w:rsid w:val="002A4F84"/>
    <w:rsid w:val="002A7D8A"/>
    <w:rsid w:val="002B0FC8"/>
    <w:rsid w:val="002B1A22"/>
    <w:rsid w:val="002B510C"/>
    <w:rsid w:val="002C05E0"/>
    <w:rsid w:val="002C22F4"/>
    <w:rsid w:val="002C2DC0"/>
    <w:rsid w:val="002C7811"/>
    <w:rsid w:val="002C78E5"/>
    <w:rsid w:val="002D0BA3"/>
    <w:rsid w:val="002D34AD"/>
    <w:rsid w:val="002D36DC"/>
    <w:rsid w:val="002D46A8"/>
    <w:rsid w:val="002D5E36"/>
    <w:rsid w:val="002D6897"/>
    <w:rsid w:val="002D73F4"/>
    <w:rsid w:val="002E2EAA"/>
    <w:rsid w:val="002E4A00"/>
    <w:rsid w:val="002E5985"/>
    <w:rsid w:val="002E6FC8"/>
    <w:rsid w:val="002F39B0"/>
    <w:rsid w:val="002F6D46"/>
    <w:rsid w:val="002F7180"/>
    <w:rsid w:val="002F78AB"/>
    <w:rsid w:val="003014E5"/>
    <w:rsid w:val="00301870"/>
    <w:rsid w:val="00302708"/>
    <w:rsid w:val="003052DC"/>
    <w:rsid w:val="003067BD"/>
    <w:rsid w:val="00317C52"/>
    <w:rsid w:val="00320C22"/>
    <w:rsid w:val="00321635"/>
    <w:rsid w:val="00326451"/>
    <w:rsid w:val="003359BA"/>
    <w:rsid w:val="0033737D"/>
    <w:rsid w:val="0034297D"/>
    <w:rsid w:val="0034371B"/>
    <w:rsid w:val="003441E6"/>
    <w:rsid w:val="0035092A"/>
    <w:rsid w:val="00352342"/>
    <w:rsid w:val="00355339"/>
    <w:rsid w:val="00356149"/>
    <w:rsid w:val="00362979"/>
    <w:rsid w:val="00364EF3"/>
    <w:rsid w:val="0037031B"/>
    <w:rsid w:val="00371146"/>
    <w:rsid w:val="003814FC"/>
    <w:rsid w:val="00384142"/>
    <w:rsid w:val="00391063"/>
    <w:rsid w:val="00391EFF"/>
    <w:rsid w:val="00396DFE"/>
    <w:rsid w:val="003A2902"/>
    <w:rsid w:val="003B0AFB"/>
    <w:rsid w:val="003B114F"/>
    <w:rsid w:val="003B115A"/>
    <w:rsid w:val="003B3E1D"/>
    <w:rsid w:val="003C1516"/>
    <w:rsid w:val="003C27A5"/>
    <w:rsid w:val="003C4054"/>
    <w:rsid w:val="003C515B"/>
    <w:rsid w:val="003C51E4"/>
    <w:rsid w:val="003D0103"/>
    <w:rsid w:val="003D3511"/>
    <w:rsid w:val="003E19EE"/>
    <w:rsid w:val="003E5C73"/>
    <w:rsid w:val="003F03FB"/>
    <w:rsid w:val="003F3811"/>
    <w:rsid w:val="00400AE2"/>
    <w:rsid w:val="00406211"/>
    <w:rsid w:val="00410BF5"/>
    <w:rsid w:val="00410F94"/>
    <w:rsid w:val="00413749"/>
    <w:rsid w:val="004145DE"/>
    <w:rsid w:val="00415FCF"/>
    <w:rsid w:val="00416045"/>
    <w:rsid w:val="00416B02"/>
    <w:rsid w:val="00427453"/>
    <w:rsid w:val="00433666"/>
    <w:rsid w:val="0044162A"/>
    <w:rsid w:val="00450F4C"/>
    <w:rsid w:val="004533AC"/>
    <w:rsid w:val="0045749B"/>
    <w:rsid w:val="00460A44"/>
    <w:rsid w:val="0046109D"/>
    <w:rsid w:val="00461561"/>
    <w:rsid w:val="004615A5"/>
    <w:rsid w:val="00462F7F"/>
    <w:rsid w:val="00465A83"/>
    <w:rsid w:val="00482356"/>
    <w:rsid w:val="0048325E"/>
    <w:rsid w:val="00484D1D"/>
    <w:rsid w:val="00487D07"/>
    <w:rsid w:val="00487ED2"/>
    <w:rsid w:val="004929C0"/>
    <w:rsid w:val="00495A39"/>
    <w:rsid w:val="00495DE2"/>
    <w:rsid w:val="004974E2"/>
    <w:rsid w:val="004A04AF"/>
    <w:rsid w:val="004A554C"/>
    <w:rsid w:val="004B088E"/>
    <w:rsid w:val="004C0AB9"/>
    <w:rsid w:val="004C2B48"/>
    <w:rsid w:val="004C3E91"/>
    <w:rsid w:val="004C505D"/>
    <w:rsid w:val="004C5ECB"/>
    <w:rsid w:val="004C6581"/>
    <w:rsid w:val="004C775B"/>
    <w:rsid w:val="004D0AB3"/>
    <w:rsid w:val="004D0FF9"/>
    <w:rsid w:val="004E24CD"/>
    <w:rsid w:val="004E3792"/>
    <w:rsid w:val="004E43E2"/>
    <w:rsid w:val="004E7B01"/>
    <w:rsid w:val="004F0021"/>
    <w:rsid w:val="004F1FF5"/>
    <w:rsid w:val="004F3D98"/>
    <w:rsid w:val="00500912"/>
    <w:rsid w:val="00500EA3"/>
    <w:rsid w:val="00501FD3"/>
    <w:rsid w:val="00502DF2"/>
    <w:rsid w:val="00503C03"/>
    <w:rsid w:val="00503FAF"/>
    <w:rsid w:val="00511979"/>
    <w:rsid w:val="0051209A"/>
    <w:rsid w:val="00513ECA"/>
    <w:rsid w:val="00513F99"/>
    <w:rsid w:val="00514E31"/>
    <w:rsid w:val="0051765D"/>
    <w:rsid w:val="00523B42"/>
    <w:rsid w:val="00524D68"/>
    <w:rsid w:val="0053153D"/>
    <w:rsid w:val="005347B3"/>
    <w:rsid w:val="00534AA8"/>
    <w:rsid w:val="00534AD1"/>
    <w:rsid w:val="0054418F"/>
    <w:rsid w:val="00554103"/>
    <w:rsid w:val="005613CE"/>
    <w:rsid w:val="00562188"/>
    <w:rsid w:val="005622E0"/>
    <w:rsid w:val="00562A75"/>
    <w:rsid w:val="005652F3"/>
    <w:rsid w:val="00565672"/>
    <w:rsid w:val="00567834"/>
    <w:rsid w:val="00573524"/>
    <w:rsid w:val="00574DC4"/>
    <w:rsid w:val="005758FC"/>
    <w:rsid w:val="00575AA3"/>
    <w:rsid w:val="00575B9A"/>
    <w:rsid w:val="0057692E"/>
    <w:rsid w:val="005864E4"/>
    <w:rsid w:val="00586997"/>
    <w:rsid w:val="00593EF8"/>
    <w:rsid w:val="0059454F"/>
    <w:rsid w:val="00596EE3"/>
    <w:rsid w:val="005A02AB"/>
    <w:rsid w:val="005A081F"/>
    <w:rsid w:val="005A14B9"/>
    <w:rsid w:val="005B1B16"/>
    <w:rsid w:val="005B2446"/>
    <w:rsid w:val="005B34B9"/>
    <w:rsid w:val="005B44DB"/>
    <w:rsid w:val="005B4EE9"/>
    <w:rsid w:val="005B5C8A"/>
    <w:rsid w:val="005C3A7F"/>
    <w:rsid w:val="005C5E29"/>
    <w:rsid w:val="005D2082"/>
    <w:rsid w:val="005D3FA0"/>
    <w:rsid w:val="005D640E"/>
    <w:rsid w:val="005E1A3E"/>
    <w:rsid w:val="005E1EF1"/>
    <w:rsid w:val="005E2567"/>
    <w:rsid w:val="005E695A"/>
    <w:rsid w:val="005F0347"/>
    <w:rsid w:val="005F40D4"/>
    <w:rsid w:val="005F55A7"/>
    <w:rsid w:val="00606574"/>
    <w:rsid w:val="00616CA7"/>
    <w:rsid w:val="00620B0B"/>
    <w:rsid w:val="006210D0"/>
    <w:rsid w:val="00622819"/>
    <w:rsid w:val="006329CF"/>
    <w:rsid w:val="00633B31"/>
    <w:rsid w:val="00633F8F"/>
    <w:rsid w:val="0063470E"/>
    <w:rsid w:val="00636E08"/>
    <w:rsid w:val="00641B36"/>
    <w:rsid w:val="00643CFD"/>
    <w:rsid w:val="006442FE"/>
    <w:rsid w:val="006447E5"/>
    <w:rsid w:val="006465F8"/>
    <w:rsid w:val="006475B4"/>
    <w:rsid w:val="00650576"/>
    <w:rsid w:val="006545C0"/>
    <w:rsid w:val="00654850"/>
    <w:rsid w:val="00655433"/>
    <w:rsid w:val="00655A81"/>
    <w:rsid w:val="00656B81"/>
    <w:rsid w:val="00656F83"/>
    <w:rsid w:val="00657CF6"/>
    <w:rsid w:val="00663B94"/>
    <w:rsid w:val="00665DBD"/>
    <w:rsid w:val="006737C0"/>
    <w:rsid w:val="00675715"/>
    <w:rsid w:val="006808E0"/>
    <w:rsid w:val="00687515"/>
    <w:rsid w:val="00690627"/>
    <w:rsid w:val="00691B5D"/>
    <w:rsid w:val="006966AD"/>
    <w:rsid w:val="00697EB5"/>
    <w:rsid w:val="006A0B55"/>
    <w:rsid w:val="006A1960"/>
    <w:rsid w:val="006A234F"/>
    <w:rsid w:val="006A306C"/>
    <w:rsid w:val="006A3184"/>
    <w:rsid w:val="006A7153"/>
    <w:rsid w:val="006B3612"/>
    <w:rsid w:val="006B6893"/>
    <w:rsid w:val="006B72A4"/>
    <w:rsid w:val="006C1EF8"/>
    <w:rsid w:val="006C3325"/>
    <w:rsid w:val="006C6CA2"/>
    <w:rsid w:val="006D10B0"/>
    <w:rsid w:val="006D40BA"/>
    <w:rsid w:val="006D58EE"/>
    <w:rsid w:val="006D5E50"/>
    <w:rsid w:val="006E700A"/>
    <w:rsid w:val="007012B2"/>
    <w:rsid w:val="00701813"/>
    <w:rsid w:val="00703343"/>
    <w:rsid w:val="00705FA5"/>
    <w:rsid w:val="0070724B"/>
    <w:rsid w:val="0071361F"/>
    <w:rsid w:val="00713D7D"/>
    <w:rsid w:val="0071467B"/>
    <w:rsid w:val="0071765A"/>
    <w:rsid w:val="00720578"/>
    <w:rsid w:val="00720EEB"/>
    <w:rsid w:val="0072599F"/>
    <w:rsid w:val="00727A99"/>
    <w:rsid w:val="00727D33"/>
    <w:rsid w:val="007355AD"/>
    <w:rsid w:val="007512B3"/>
    <w:rsid w:val="00753FFA"/>
    <w:rsid w:val="007671CA"/>
    <w:rsid w:val="00770830"/>
    <w:rsid w:val="00771AD1"/>
    <w:rsid w:val="00772F1E"/>
    <w:rsid w:val="00780D9D"/>
    <w:rsid w:val="00781473"/>
    <w:rsid w:val="007825BC"/>
    <w:rsid w:val="00783FC8"/>
    <w:rsid w:val="007924A6"/>
    <w:rsid w:val="00792769"/>
    <w:rsid w:val="00794165"/>
    <w:rsid w:val="007950AA"/>
    <w:rsid w:val="007A4323"/>
    <w:rsid w:val="007A510C"/>
    <w:rsid w:val="007A76F3"/>
    <w:rsid w:val="007A79AE"/>
    <w:rsid w:val="007A7D73"/>
    <w:rsid w:val="007B1E90"/>
    <w:rsid w:val="007B6ACF"/>
    <w:rsid w:val="007C03F7"/>
    <w:rsid w:val="007C4060"/>
    <w:rsid w:val="007D513E"/>
    <w:rsid w:val="007F12AE"/>
    <w:rsid w:val="007F2366"/>
    <w:rsid w:val="007F2B33"/>
    <w:rsid w:val="007F4D93"/>
    <w:rsid w:val="00805C14"/>
    <w:rsid w:val="008108B6"/>
    <w:rsid w:val="00811AE2"/>
    <w:rsid w:val="0082059C"/>
    <w:rsid w:val="00821EF4"/>
    <w:rsid w:val="0083315C"/>
    <w:rsid w:val="00833B94"/>
    <w:rsid w:val="008343D0"/>
    <w:rsid w:val="00834DC5"/>
    <w:rsid w:val="00842DE1"/>
    <w:rsid w:val="00845FA1"/>
    <w:rsid w:val="00846FFD"/>
    <w:rsid w:val="00862A6E"/>
    <w:rsid w:val="008705F4"/>
    <w:rsid w:val="00874F00"/>
    <w:rsid w:val="00880F69"/>
    <w:rsid w:val="008811A1"/>
    <w:rsid w:val="00886D72"/>
    <w:rsid w:val="00887B4D"/>
    <w:rsid w:val="008900FB"/>
    <w:rsid w:val="00894113"/>
    <w:rsid w:val="0089530D"/>
    <w:rsid w:val="00897CD9"/>
    <w:rsid w:val="008A5112"/>
    <w:rsid w:val="008A69DC"/>
    <w:rsid w:val="008A7747"/>
    <w:rsid w:val="008B59FE"/>
    <w:rsid w:val="008C3600"/>
    <w:rsid w:val="008D3F2F"/>
    <w:rsid w:val="008D633F"/>
    <w:rsid w:val="008D7CE4"/>
    <w:rsid w:val="008E44B3"/>
    <w:rsid w:val="008E4A05"/>
    <w:rsid w:val="008F01A4"/>
    <w:rsid w:val="008F078E"/>
    <w:rsid w:val="008F6709"/>
    <w:rsid w:val="00903FB6"/>
    <w:rsid w:val="00905B86"/>
    <w:rsid w:val="00911816"/>
    <w:rsid w:val="00911B40"/>
    <w:rsid w:val="00913225"/>
    <w:rsid w:val="0091705B"/>
    <w:rsid w:val="009204A8"/>
    <w:rsid w:val="00920900"/>
    <w:rsid w:val="009243B5"/>
    <w:rsid w:val="00925308"/>
    <w:rsid w:val="009265C7"/>
    <w:rsid w:val="00927662"/>
    <w:rsid w:val="00930509"/>
    <w:rsid w:val="00931A0E"/>
    <w:rsid w:val="00933315"/>
    <w:rsid w:val="009440EF"/>
    <w:rsid w:val="0094431F"/>
    <w:rsid w:val="009460ED"/>
    <w:rsid w:val="00947EBF"/>
    <w:rsid w:val="00950431"/>
    <w:rsid w:val="009524DB"/>
    <w:rsid w:val="00956BB0"/>
    <w:rsid w:val="00960AB9"/>
    <w:rsid w:val="00960B3C"/>
    <w:rsid w:val="00982673"/>
    <w:rsid w:val="00987871"/>
    <w:rsid w:val="009A0044"/>
    <w:rsid w:val="009B516F"/>
    <w:rsid w:val="009C0250"/>
    <w:rsid w:val="009C35C9"/>
    <w:rsid w:val="009C4C20"/>
    <w:rsid w:val="009C6776"/>
    <w:rsid w:val="009D06E6"/>
    <w:rsid w:val="009D3D06"/>
    <w:rsid w:val="009D6296"/>
    <w:rsid w:val="009E4AC7"/>
    <w:rsid w:val="009E7EC0"/>
    <w:rsid w:val="009F364D"/>
    <w:rsid w:val="009F4338"/>
    <w:rsid w:val="009F7B84"/>
    <w:rsid w:val="00A02C08"/>
    <w:rsid w:val="00A050FC"/>
    <w:rsid w:val="00A1156A"/>
    <w:rsid w:val="00A11974"/>
    <w:rsid w:val="00A13FDB"/>
    <w:rsid w:val="00A143E6"/>
    <w:rsid w:val="00A148DF"/>
    <w:rsid w:val="00A21D1C"/>
    <w:rsid w:val="00A33A17"/>
    <w:rsid w:val="00A34C93"/>
    <w:rsid w:val="00A37752"/>
    <w:rsid w:val="00A37FDB"/>
    <w:rsid w:val="00A41DBC"/>
    <w:rsid w:val="00A431D7"/>
    <w:rsid w:val="00A45B6A"/>
    <w:rsid w:val="00A4756D"/>
    <w:rsid w:val="00A55E99"/>
    <w:rsid w:val="00A5792B"/>
    <w:rsid w:val="00A62FFB"/>
    <w:rsid w:val="00A67959"/>
    <w:rsid w:val="00A70961"/>
    <w:rsid w:val="00A711C6"/>
    <w:rsid w:val="00A80C92"/>
    <w:rsid w:val="00A818C1"/>
    <w:rsid w:val="00A84766"/>
    <w:rsid w:val="00A87E0B"/>
    <w:rsid w:val="00A936A3"/>
    <w:rsid w:val="00A9501A"/>
    <w:rsid w:val="00A9608F"/>
    <w:rsid w:val="00AA019C"/>
    <w:rsid w:val="00AA0363"/>
    <w:rsid w:val="00AA1532"/>
    <w:rsid w:val="00AA5161"/>
    <w:rsid w:val="00AB44AE"/>
    <w:rsid w:val="00AB7B4E"/>
    <w:rsid w:val="00AC1539"/>
    <w:rsid w:val="00AC1599"/>
    <w:rsid w:val="00AC1D7F"/>
    <w:rsid w:val="00AC3362"/>
    <w:rsid w:val="00AC739C"/>
    <w:rsid w:val="00AD2092"/>
    <w:rsid w:val="00AD64AA"/>
    <w:rsid w:val="00AD76B2"/>
    <w:rsid w:val="00AE4E40"/>
    <w:rsid w:val="00AE6202"/>
    <w:rsid w:val="00AF2343"/>
    <w:rsid w:val="00AF305F"/>
    <w:rsid w:val="00AF411B"/>
    <w:rsid w:val="00AF45DD"/>
    <w:rsid w:val="00B00A44"/>
    <w:rsid w:val="00B0364F"/>
    <w:rsid w:val="00B04D4B"/>
    <w:rsid w:val="00B05552"/>
    <w:rsid w:val="00B07D47"/>
    <w:rsid w:val="00B11B8C"/>
    <w:rsid w:val="00B11EF2"/>
    <w:rsid w:val="00B12E20"/>
    <w:rsid w:val="00B14EE8"/>
    <w:rsid w:val="00B16FA9"/>
    <w:rsid w:val="00B21E45"/>
    <w:rsid w:val="00B24D11"/>
    <w:rsid w:val="00B264A1"/>
    <w:rsid w:val="00B33296"/>
    <w:rsid w:val="00B34F9F"/>
    <w:rsid w:val="00B35D90"/>
    <w:rsid w:val="00B377D0"/>
    <w:rsid w:val="00B41784"/>
    <w:rsid w:val="00B56895"/>
    <w:rsid w:val="00B63640"/>
    <w:rsid w:val="00B64076"/>
    <w:rsid w:val="00B71C68"/>
    <w:rsid w:val="00B723E8"/>
    <w:rsid w:val="00B72C30"/>
    <w:rsid w:val="00B75B08"/>
    <w:rsid w:val="00B76900"/>
    <w:rsid w:val="00B80835"/>
    <w:rsid w:val="00B80C36"/>
    <w:rsid w:val="00B81E3A"/>
    <w:rsid w:val="00B83708"/>
    <w:rsid w:val="00B85DF7"/>
    <w:rsid w:val="00B946F7"/>
    <w:rsid w:val="00BA2E2F"/>
    <w:rsid w:val="00BA3819"/>
    <w:rsid w:val="00BA5580"/>
    <w:rsid w:val="00BB1C53"/>
    <w:rsid w:val="00BB5C9A"/>
    <w:rsid w:val="00BC0259"/>
    <w:rsid w:val="00BC0B82"/>
    <w:rsid w:val="00BD232D"/>
    <w:rsid w:val="00BD6C0E"/>
    <w:rsid w:val="00BD7762"/>
    <w:rsid w:val="00BE5BBF"/>
    <w:rsid w:val="00BE7556"/>
    <w:rsid w:val="00BF022F"/>
    <w:rsid w:val="00BF1508"/>
    <w:rsid w:val="00BF2BAC"/>
    <w:rsid w:val="00BF3E36"/>
    <w:rsid w:val="00BF4239"/>
    <w:rsid w:val="00BF50EF"/>
    <w:rsid w:val="00BF7E11"/>
    <w:rsid w:val="00C00891"/>
    <w:rsid w:val="00C05890"/>
    <w:rsid w:val="00C05E52"/>
    <w:rsid w:val="00C102D8"/>
    <w:rsid w:val="00C151F8"/>
    <w:rsid w:val="00C240E5"/>
    <w:rsid w:val="00C31C8C"/>
    <w:rsid w:val="00C34948"/>
    <w:rsid w:val="00C414F0"/>
    <w:rsid w:val="00C4244D"/>
    <w:rsid w:val="00C447EF"/>
    <w:rsid w:val="00C456D2"/>
    <w:rsid w:val="00C467B1"/>
    <w:rsid w:val="00C60965"/>
    <w:rsid w:val="00C702F9"/>
    <w:rsid w:val="00C70D57"/>
    <w:rsid w:val="00C73288"/>
    <w:rsid w:val="00C7528C"/>
    <w:rsid w:val="00C76D65"/>
    <w:rsid w:val="00C76E6D"/>
    <w:rsid w:val="00C77903"/>
    <w:rsid w:val="00C8714B"/>
    <w:rsid w:val="00C87340"/>
    <w:rsid w:val="00C90BD9"/>
    <w:rsid w:val="00C91ED6"/>
    <w:rsid w:val="00C925FC"/>
    <w:rsid w:val="00C94974"/>
    <w:rsid w:val="00C96E09"/>
    <w:rsid w:val="00CA3662"/>
    <w:rsid w:val="00CA3764"/>
    <w:rsid w:val="00CA71EF"/>
    <w:rsid w:val="00CC1904"/>
    <w:rsid w:val="00CD08A4"/>
    <w:rsid w:val="00CD148B"/>
    <w:rsid w:val="00CD32F5"/>
    <w:rsid w:val="00CD5BB8"/>
    <w:rsid w:val="00CE3484"/>
    <w:rsid w:val="00CE6CC2"/>
    <w:rsid w:val="00CF083A"/>
    <w:rsid w:val="00CF3346"/>
    <w:rsid w:val="00CF456A"/>
    <w:rsid w:val="00D01A02"/>
    <w:rsid w:val="00D03B4B"/>
    <w:rsid w:val="00D05873"/>
    <w:rsid w:val="00D06FF1"/>
    <w:rsid w:val="00D072BE"/>
    <w:rsid w:val="00D0796D"/>
    <w:rsid w:val="00D1121E"/>
    <w:rsid w:val="00D17D2A"/>
    <w:rsid w:val="00D26E01"/>
    <w:rsid w:val="00D33A69"/>
    <w:rsid w:val="00D366AA"/>
    <w:rsid w:val="00D4058B"/>
    <w:rsid w:val="00D43A56"/>
    <w:rsid w:val="00D50AF4"/>
    <w:rsid w:val="00D61D62"/>
    <w:rsid w:val="00D620C7"/>
    <w:rsid w:val="00D629D5"/>
    <w:rsid w:val="00D637C3"/>
    <w:rsid w:val="00D63A41"/>
    <w:rsid w:val="00D63D90"/>
    <w:rsid w:val="00D664CA"/>
    <w:rsid w:val="00D67232"/>
    <w:rsid w:val="00D67B1B"/>
    <w:rsid w:val="00D7008C"/>
    <w:rsid w:val="00D728AB"/>
    <w:rsid w:val="00D74BCD"/>
    <w:rsid w:val="00D879E5"/>
    <w:rsid w:val="00D92CD9"/>
    <w:rsid w:val="00D97CD9"/>
    <w:rsid w:val="00DA0972"/>
    <w:rsid w:val="00DA3017"/>
    <w:rsid w:val="00DA4825"/>
    <w:rsid w:val="00DA72C5"/>
    <w:rsid w:val="00DB052B"/>
    <w:rsid w:val="00DB364C"/>
    <w:rsid w:val="00DB3F6A"/>
    <w:rsid w:val="00DB4C8E"/>
    <w:rsid w:val="00DB5596"/>
    <w:rsid w:val="00DC0FC1"/>
    <w:rsid w:val="00DC2638"/>
    <w:rsid w:val="00DC3127"/>
    <w:rsid w:val="00DC4DFB"/>
    <w:rsid w:val="00DD2DC6"/>
    <w:rsid w:val="00DD2FAD"/>
    <w:rsid w:val="00DD3DD5"/>
    <w:rsid w:val="00DF1CBF"/>
    <w:rsid w:val="00DF3CF4"/>
    <w:rsid w:val="00DF473A"/>
    <w:rsid w:val="00E03B40"/>
    <w:rsid w:val="00E22C84"/>
    <w:rsid w:val="00E23C53"/>
    <w:rsid w:val="00E25578"/>
    <w:rsid w:val="00E26523"/>
    <w:rsid w:val="00E26FD7"/>
    <w:rsid w:val="00E27B9C"/>
    <w:rsid w:val="00E3397A"/>
    <w:rsid w:val="00E35BFD"/>
    <w:rsid w:val="00E41238"/>
    <w:rsid w:val="00E45FA3"/>
    <w:rsid w:val="00E5086F"/>
    <w:rsid w:val="00E57419"/>
    <w:rsid w:val="00E61574"/>
    <w:rsid w:val="00E62121"/>
    <w:rsid w:val="00E6371E"/>
    <w:rsid w:val="00E70550"/>
    <w:rsid w:val="00E73DA7"/>
    <w:rsid w:val="00E75706"/>
    <w:rsid w:val="00E76A5C"/>
    <w:rsid w:val="00E813D6"/>
    <w:rsid w:val="00E85844"/>
    <w:rsid w:val="00E926F5"/>
    <w:rsid w:val="00E9355C"/>
    <w:rsid w:val="00EA45E1"/>
    <w:rsid w:val="00EA660A"/>
    <w:rsid w:val="00EA779E"/>
    <w:rsid w:val="00EB0321"/>
    <w:rsid w:val="00EB5E74"/>
    <w:rsid w:val="00EC2591"/>
    <w:rsid w:val="00EC6DAA"/>
    <w:rsid w:val="00EC7F94"/>
    <w:rsid w:val="00ED4C4A"/>
    <w:rsid w:val="00EE7CCB"/>
    <w:rsid w:val="00EF0805"/>
    <w:rsid w:val="00EF23B8"/>
    <w:rsid w:val="00EF47CD"/>
    <w:rsid w:val="00EF4B2F"/>
    <w:rsid w:val="00EF6BA2"/>
    <w:rsid w:val="00F00097"/>
    <w:rsid w:val="00F00E6D"/>
    <w:rsid w:val="00F03009"/>
    <w:rsid w:val="00F074CE"/>
    <w:rsid w:val="00F07581"/>
    <w:rsid w:val="00F12D04"/>
    <w:rsid w:val="00F23887"/>
    <w:rsid w:val="00F23B8D"/>
    <w:rsid w:val="00F24A3D"/>
    <w:rsid w:val="00F252B4"/>
    <w:rsid w:val="00F35B59"/>
    <w:rsid w:val="00F426FE"/>
    <w:rsid w:val="00F42D64"/>
    <w:rsid w:val="00F466DF"/>
    <w:rsid w:val="00F475C6"/>
    <w:rsid w:val="00F52624"/>
    <w:rsid w:val="00F57EAB"/>
    <w:rsid w:val="00F57FD5"/>
    <w:rsid w:val="00F60040"/>
    <w:rsid w:val="00F61D1E"/>
    <w:rsid w:val="00F70EA4"/>
    <w:rsid w:val="00F802A9"/>
    <w:rsid w:val="00F87C59"/>
    <w:rsid w:val="00F87D10"/>
    <w:rsid w:val="00F91D45"/>
    <w:rsid w:val="00F92276"/>
    <w:rsid w:val="00F9344D"/>
    <w:rsid w:val="00F93AEE"/>
    <w:rsid w:val="00F9471A"/>
    <w:rsid w:val="00F97BA7"/>
    <w:rsid w:val="00FA7530"/>
    <w:rsid w:val="00FC014C"/>
    <w:rsid w:val="00FD16FC"/>
    <w:rsid w:val="00FD4191"/>
    <w:rsid w:val="00FD4337"/>
    <w:rsid w:val="00FD6F46"/>
    <w:rsid w:val="00FE5309"/>
    <w:rsid w:val="00FE5D5A"/>
    <w:rsid w:val="00FF19DA"/>
    <w:rsid w:val="00FF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737ACD"/>
  <w15:chartTrackingRefBased/>
  <w15:docId w15:val="{C721F4B2-24B2-4DE5-BD96-CD351C7E6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uiPriority="99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628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en-US" w:eastAsia="en-US"/>
    </w:rPr>
  </w:style>
  <w:style w:type="paragraph" w:styleId="Heading1">
    <w:name w:val="heading 1"/>
    <w:aliases w:val="1,H1,h1"/>
    <w:basedOn w:val="Normal"/>
    <w:next w:val="Normal"/>
    <w:link w:val="Heading1Char"/>
    <w:qFormat/>
    <w:rsid w:val="00BE7556"/>
    <w:pPr>
      <w:keepNext/>
      <w:numPr>
        <w:numId w:val="1"/>
      </w:numPr>
      <w:spacing w:before="360"/>
      <w:outlineLvl w:val="0"/>
    </w:pPr>
    <w:rPr>
      <w:rFonts w:cs="Arial"/>
      <w:b/>
      <w:bCs/>
      <w:kern w:val="32"/>
      <w:sz w:val="28"/>
      <w:szCs w:val="28"/>
      <w:lang w:val="ru-RU"/>
    </w:rPr>
  </w:style>
  <w:style w:type="paragraph" w:styleId="Heading2">
    <w:name w:val="heading 2"/>
    <w:aliases w:val="h2,Gliederung2,Gliederung,H2,Indented Heading,H21,H22,Indented Heading1,Indented Heading2,Indented Heading3,Indented Heading4,H23,H211,H221,Indented Heading5,Indented Heading6,Indented Heading7,H24,H212,H222,Indented Heading8,H25,H213,H223"/>
    <w:basedOn w:val="Normal"/>
    <w:next w:val="Normal"/>
    <w:link w:val="Heading2Char"/>
    <w:qFormat/>
    <w:rsid w:val="00C102D8"/>
    <w:pPr>
      <w:keepNext/>
      <w:numPr>
        <w:ilvl w:val="1"/>
        <w:numId w:val="1"/>
      </w:numPr>
      <w:spacing w:before="120" w:after="60"/>
      <w:outlineLvl w:val="1"/>
    </w:pPr>
    <w:rPr>
      <w:rFonts w:cs="Arial"/>
      <w:b/>
      <w:bCs/>
      <w:iCs/>
      <w:sz w:val="28"/>
      <w:szCs w:val="28"/>
      <w:lang w:val="ru-RU"/>
    </w:rPr>
  </w:style>
  <w:style w:type="paragraph" w:styleId="Heading3">
    <w:name w:val="heading 3"/>
    <w:basedOn w:val="Normal"/>
    <w:next w:val="NormalIndent"/>
    <w:link w:val="Heading3Char"/>
    <w:qFormat/>
    <w:rsid w:val="00BA3819"/>
    <w:pPr>
      <w:keepNext/>
      <w:numPr>
        <w:ilvl w:val="2"/>
        <w:numId w:val="1"/>
      </w:numPr>
      <w:spacing w:before="12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aliases w:val="Операции"/>
    <w:basedOn w:val="Normal"/>
    <w:next w:val="NormalIndent"/>
    <w:link w:val="Heading4Char"/>
    <w:qFormat/>
    <w:rsid w:val="00BA3819"/>
    <w:pPr>
      <w:numPr>
        <w:ilvl w:val="3"/>
        <w:numId w:val="1"/>
      </w:numPr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BA3819"/>
    <w:pPr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aliases w:val="Gliederung6"/>
    <w:basedOn w:val="Normal"/>
    <w:next w:val="NormalIndent"/>
    <w:link w:val="Heading6Char"/>
    <w:qFormat/>
    <w:rsid w:val="00BA3819"/>
    <w:pPr>
      <w:numPr>
        <w:ilvl w:val="5"/>
        <w:numId w:val="1"/>
      </w:numPr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Indent"/>
    <w:link w:val="Heading7Char"/>
    <w:qFormat/>
    <w:rsid w:val="00BA3819"/>
    <w:pPr>
      <w:numPr>
        <w:ilvl w:val="6"/>
        <w:numId w:val="1"/>
      </w:numPr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BA3819"/>
    <w:pPr>
      <w:numPr>
        <w:ilvl w:val="7"/>
        <w:numId w:val="1"/>
      </w:numPr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Indent"/>
    <w:link w:val="Heading9Char"/>
    <w:qFormat/>
    <w:rsid w:val="00BA3819"/>
    <w:pPr>
      <w:numPr>
        <w:ilvl w:val="8"/>
        <w:numId w:val="1"/>
      </w:numPr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Char,H1 Char,h1 Char"/>
    <w:link w:val="Heading1"/>
    <w:locked/>
    <w:rsid w:val="00BE7556"/>
    <w:rPr>
      <w:rFonts w:ascii="Arial" w:hAnsi="Arial" w:cs="Arial"/>
      <w:b/>
      <w:bCs/>
      <w:kern w:val="32"/>
      <w:sz w:val="28"/>
      <w:szCs w:val="28"/>
      <w:lang w:val="ru-RU" w:eastAsia="en-US"/>
    </w:rPr>
  </w:style>
  <w:style w:type="character" w:customStyle="1" w:styleId="Heading2Char">
    <w:name w:val="Heading 2 Char"/>
    <w:aliases w:val="h2 Char,Gliederung2 Char,Gliederung Char,H2 Char,Indented Heading Char,H21 Char,H22 Char,Indented Heading1 Char,Indented Heading2 Char,Indented Heading3 Char,Indented Heading4 Char,H23 Char,H211 Char,H221 Char,Indented Heading5 Char"/>
    <w:link w:val="Heading2"/>
    <w:locked/>
    <w:rsid w:val="00C102D8"/>
    <w:rPr>
      <w:rFonts w:ascii="Arial" w:hAnsi="Arial" w:cs="Arial"/>
      <w:b/>
      <w:bCs/>
      <w:iCs/>
      <w:sz w:val="28"/>
      <w:szCs w:val="28"/>
      <w:lang w:val="ru-RU" w:eastAsia="en-US"/>
    </w:rPr>
  </w:style>
  <w:style w:type="character" w:customStyle="1" w:styleId="Heading3Char">
    <w:name w:val="Heading 3 Char"/>
    <w:link w:val="Heading3"/>
    <w:locked/>
    <w:rsid w:val="005B34B9"/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Операции Char"/>
    <w:link w:val="Heading4"/>
    <w:locked/>
    <w:rsid w:val="005B34B9"/>
    <w:rPr>
      <w:rFonts w:ascii="Calibri" w:hAnsi="Calibri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locked/>
    <w:rsid w:val="005B34B9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aliases w:val="Gliederung6 Char"/>
    <w:link w:val="Heading6"/>
    <w:locked/>
    <w:rsid w:val="005B34B9"/>
    <w:rPr>
      <w:rFonts w:ascii="Calibri" w:hAnsi="Calibri"/>
      <w:b/>
      <w:bCs/>
      <w:lang w:val="en-US" w:eastAsia="en-US"/>
    </w:rPr>
  </w:style>
  <w:style w:type="character" w:customStyle="1" w:styleId="Heading7Char">
    <w:name w:val="Heading 7 Char"/>
    <w:link w:val="Heading7"/>
    <w:locked/>
    <w:rsid w:val="005B34B9"/>
    <w:rPr>
      <w:rFonts w:ascii="Calibri" w:hAnsi="Calibri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locked/>
    <w:rsid w:val="005B34B9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locked/>
    <w:rsid w:val="005B34B9"/>
    <w:rPr>
      <w:rFonts w:ascii="Cambria" w:hAnsi="Cambri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F802A9"/>
    <w:rPr>
      <w:sz w:val="20"/>
    </w:rPr>
  </w:style>
  <w:style w:type="character" w:customStyle="1" w:styleId="BalloonTextChar">
    <w:name w:val="Balloon Text Char"/>
    <w:link w:val="BalloonText"/>
    <w:semiHidden/>
    <w:locked/>
    <w:rsid w:val="00F802A9"/>
    <w:rPr>
      <w:rFonts w:ascii="Arial" w:hAnsi="Arial"/>
      <w:lang w:val="en-US" w:eastAsia="en-US"/>
    </w:rPr>
  </w:style>
  <w:style w:type="paragraph" w:styleId="NormalIndent">
    <w:name w:val="Normal Indent"/>
    <w:basedOn w:val="Normal"/>
    <w:rsid w:val="00BA3819"/>
    <w:pPr>
      <w:ind w:left="720"/>
    </w:pPr>
  </w:style>
  <w:style w:type="paragraph" w:styleId="EndnoteText">
    <w:name w:val="endnote text"/>
    <w:basedOn w:val="Normal"/>
    <w:link w:val="EndnoteTextChar"/>
    <w:semiHidden/>
    <w:rsid w:val="00BA3819"/>
    <w:rPr>
      <w:sz w:val="20"/>
    </w:rPr>
  </w:style>
  <w:style w:type="character" w:customStyle="1" w:styleId="EndnoteTextChar">
    <w:name w:val="Endnote Text Char"/>
    <w:link w:val="EndnoteText"/>
    <w:semiHidden/>
    <w:locked/>
    <w:rsid w:val="005B34B9"/>
    <w:rPr>
      <w:rFonts w:ascii="Arial" w:hAnsi="Arial" w:cs="Times New Roman"/>
      <w:sz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BA3819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link w:val="Footer"/>
    <w:uiPriority w:val="99"/>
    <w:locked/>
    <w:rsid w:val="005B34B9"/>
    <w:rPr>
      <w:rFonts w:ascii="Arial" w:hAnsi="Arial" w:cs="Times New Roman"/>
      <w:sz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BA381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EC6DAA"/>
    <w:rPr>
      <w:rFonts w:ascii="Arial" w:hAnsi="Arial" w:cs="Times New Roman"/>
      <w:sz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BA3819"/>
    <w:rPr>
      <w:sz w:val="20"/>
    </w:rPr>
  </w:style>
  <w:style w:type="character" w:customStyle="1" w:styleId="FootnoteTextChar">
    <w:name w:val="Footnote Text Char"/>
    <w:link w:val="FootnoteText"/>
    <w:semiHidden/>
    <w:locked/>
    <w:rsid w:val="005B34B9"/>
    <w:rPr>
      <w:rFonts w:ascii="Arial" w:hAnsi="Arial" w:cs="Times New Roman"/>
      <w:sz w:val="20"/>
      <w:lang w:val="en-US" w:eastAsia="en-US"/>
    </w:rPr>
  </w:style>
  <w:style w:type="character" w:styleId="FootnoteReference">
    <w:name w:val="footnote reference"/>
    <w:semiHidden/>
    <w:rsid w:val="00BA3819"/>
    <w:rPr>
      <w:rFonts w:ascii="Arial" w:hAnsi="Arial" w:cs="Times New Roman"/>
      <w:vertAlign w:val="superscript"/>
    </w:rPr>
  </w:style>
  <w:style w:type="character" w:styleId="PageNumber">
    <w:name w:val="page number"/>
    <w:rsid w:val="00BA3819"/>
    <w:rPr>
      <w:rFonts w:cs="Times New Roman"/>
      <w:b/>
      <w:sz w:val="20"/>
    </w:rPr>
  </w:style>
  <w:style w:type="paragraph" w:styleId="TOC1">
    <w:name w:val="toc 1"/>
    <w:basedOn w:val="Normal"/>
    <w:next w:val="Normal"/>
    <w:uiPriority w:val="39"/>
    <w:rsid w:val="00BA3819"/>
    <w:pPr>
      <w:tabs>
        <w:tab w:val="right" w:leader="dot" w:pos="9362"/>
      </w:tabs>
    </w:pPr>
    <w:rPr>
      <w:noProof/>
    </w:rPr>
  </w:style>
  <w:style w:type="paragraph" w:styleId="TOC2">
    <w:name w:val="toc 2"/>
    <w:basedOn w:val="Normal"/>
    <w:next w:val="Normal"/>
    <w:uiPriority w:val="39"/>
    <w:rsid w:val="00BA3819"/>
    <w:pPr>
      <w:tabs>
        <w:tab w:val="right" w:leader="dot" w:pos="9362"/>
      </w:tabs>
      <w:spacing w:after="60"/>
      <w:ind w:left="238"/>
    </w:pPr>
    <w:rPr>
      <w:noProof/>
    </w:rPr>
  </w:style>
  <w:style w:type="paragraph" w:styleId="TOC3">
    <w:name w:val="toc 3"/>
    <w:basedOn w:val="Normal"/>
    <w:next w:val="Normal"/>
    <w:uiPriority w:val="39"/>
    <w:rsid w:val="00BA3819"/>
    <w:pPr>
      <w:tabs>
        <w:tab w:val="right" w:leader="dot" w:pos="9362"/>
      </w:tabs>
      <w:spacing w:after="60"/>
      <w:ind w:left="482"/>
    </w:pPr>
    <w:rPr>
      <w:noProof/>
    </w:rPr>
  </w:style>
  <w:style w:type="paragraph" w:styleId="TOC4">
    <w:name w:val="toc 4"/>
    <w:basedOn w:val="Normal"/>
    <w:next w:val="Normal"/>
    <w:semiHidden/>
    <w:rsid w:val="00BA3819"/>
    <w:pPr>
      <w:tabs>
        <w:tab w:val="right" w:leader="dot" w:pos="9362"/>
      </w:tabs>
      <w:ind w:left="720"/>
    </w:pPr>
  </w:style>
  <w:style w:type="paragraph" w:styleId="TOC5">
    <w:name w:val="toc 5"/>
    <w:basedOn w:val="Normal"/>
    <w:next w:val="Normal"/>
    <w:semiHidden/>
    <w:rsid w:val="00BA3819"/>
    <w:pPr>
      <w:tabs>
        <w:tab w:val="right" w:leader="dot" w:pos="9362"/>
      </w:tabs>
      <w:ind w:left="960"/>
    </w:pPr>
  </w:style>
  <w:style w:type="paragraph" w:styleId="TOC6">
    <w:name w:val="toc 6"/>
    <w:basedOn w:val="Normal"/>
    <w:next w:val="Normal"/>
    <w:semiHidden/>
    <w:rsid w:val="00BA3819"/>
    <w:pPr>
      <w:tabs>
        <w:tab w:val="right" w:leader="dot" w:pos="9362"/>
      </w:tabs>
      <w:ind w:left="1200"/>
    </w:pPr>
  </w:style>
  <w:style w:type="paragraph" w:styleId="TOC7">
    <w:name w:val="toc 7"/>
    <w:basedOn w:val="Normal"/>
    <w:next w:val="Normal"/>
    <w:semiHidden/>
    <w:rsid w:val="00BA3819"/>
    <w:pPr>
      <w:tabs>
        <w:tab w:val="right" w:leader="dot" w:pos="9362"/>
      </w:tabs>
      <w:ind w:left="1440"/>
    </w:pPr>
  </w:style>
  <w:style w:type="paragraph" w:styleId="TOC8">
    <w:name w:val="toc 8"/>
    <w:basedOn w:val="Normal"/>
    <w:next w:val="Normal"/>
    <w:semiHidden/>
    <w:rsid w:val="00BA3819"/>
    <w:pPr>
      <w:tabs>
        <w:tab w:val="right" w:leader="dot" w:pos="9362"/>
      </w:tabs>
      <w:ind w:left="1680"/>
    </w:pPr>
  </w:style>
  <w:style w:type="paragraph" w:styleId="TOC9">
    <w:name w:val="toc 9"/>
    <w:basedOn w:val="Normal"/>
    <w:next w:val="Normal"/>
    <w:semiHidden/>
    <w:rsid w:val="00BA3819"/>
    <w:pPr>
      <w:tabs>
        <w:tab w:val="right" w:leader="dot" w:pos="9362"/>
      </w:tabs>
      <w:ind w:left="1920"/>
    </w:pPr>
  </w:style>
  <w:style w:type="paragraph" w:styleId="BodyText">
    <w:name w:val="Body Text"/>
    <w:basedOn w:val="Normal"/>
    <w:link w:val="BodyTextChar"/>
    <w:rsid w:val="00BA3819"/>
    <w:rPr>
      <w:sz w:val="20"/>
    </w:rPr>
  </w:style>
  <w:style w:type="character" w:customStyle="1" w:styleId="BodyTextChar">
    <w:name w:val="Body Text Char"/>
    <w:link w:val="BodyText"/>
    <w:semiHidden/>
    <w:locked/>
    <w:rsid w:val="005B34B9"/>
    <w:rPr>
      <w:rFonts w:ascii="Arial" w:hAnsi="Arial" w:cs="Times New Roman"/>
      <w:sz w:val="20"/>
      <w:lang w:val="en-US" w:eastAsia="en-US"/>
    </w:rPr>
  </w:style>
  <w:style w:type="paragraph" w:styleId="BodyText2">
    <w:name w:val="Body Text 2"/>
    <w:basedOn w:val="Normal"/>
    <w:link w:val="BodyText2Char"/>
    <w:rsid w:val="00BA3819"/>
    <w:pPr>
      <w:jc w:val="both"/>
    </w:pPr>
    <w:rPr>
      <w:sz w:val="20"/>
    </w:rPr>
  </w:style>
  <w:style w:type="character" w:customStyle="1" w:styleId="BodyText2Char">
    <w:name w:val="Body Text 2 Char"/>
    <w:link w:val="BodyText2"/>
    <w:semiHidden/>
    <w:locked/>
    <w:rsid w:val="005B34B9"/>
    <w:rPr>
      <w:rFonts w:ascii="Arial" w:hAnsi="Arial" w:cs="Times New Roman"/>
      <w:sz w:val="20"/>
      <w:lang w:val="en-US" w:eastAsia="en-US"/>
    </w:rPr>
  </w:style>
  <w:style w:type="paragraph" w:styleId="Caption">
    <w:name w:val="caption"/>
    <w:aliases w:val="Название1,##,Название2"/>
    <w:basedOn w:val="Normal"/>
    <w:next w:val="Normal"/>
    <w:uiPriority w:val="99"/>
    <w:qFormat/>
    <w:rsid w:val="008D3F2F"/>
    <w:rPr>
      <w:b/>
      <w:bCs/>
      <w:sz w:val="20"/>
    </w:rPr>
  </w:style>
  <w:style w:type="paragraph" w:customStyle="1" w:styleId="phadditiontitle1">
    <w:name w:val="ph_addition_title_1"/>
    <w:basedOn w:val="Normal"/>
    <w:next w:val="Normal"/>
    <w:rsid w:val="00D67232"/>
    <w:pPr>
      <w:keepNext/>
      <w:keepLines/>
      <w:pageBreakBefore/>
      <w:numPr>
        <w:numId w:val="2"/>
      </w:numPr>
      <w:overflowPunct/>
      <w:autoSpaceDE/>
      <w:autoSpaceDN/>
      <w:adjustRightInd/>
      <w:spacing w:before="360" w:after="360" w:line="360" w:lineRule="auto"/>
      <w:jc w:val="center"/>
      <w:textAlignment w:val="auto"/>
      <w:outlineLvl w:val="0"/>
    </w:pPr>
    <w:rPr>
      <w:b/>
      <w:sz w:val="28"/>
      <w:szCs w:val="28"/>
      <w:lang w:val="ru-RU" w:eastAsia="ru-RU"/>
    </w:rPr>
  </w:style>
  <w:style w:type="paragraph" w:customStyle="1" w:styleId="phadditiontitle2">
    <w:name w:val="ph_addition_title_2"/>
    <w:basedOn w:val="Normal"/>
    <w:next w:val="Normal"/>
    <w:rsid w:val="00D67232"/>
    <w:pPr>
      <w:keepNext/>
      <w:keepLines/>
      <w:numPr>
        <w:ilvl w:val="1"/>
        <w:numId w:val="2"/>
      </w:numPr>
      <w:overflowPunct/>
      <w:autoSpaceDE/>
      <w:autoSpaceDN/>
      <w:adjustRightInd/>
      <w:spacing w:before="360" w:after="360" w:line="360" w:lineRule="auto"/>
      <w:jc w:val="both"/>
      <w:textAlignment w:val="auto"/>
      <w:outlineLvl w:val="1"/>
    </w:pPr>
    <w:rPr>
      <w:b/>
      <w:szCs w:val="24"/>
      <w:lang w:val="ru-RU" w:eastAsia="ru-RU"/>
    </w:rPr>
  </w:style>
  <w:style w:type="paragraph" w:customStyle="1" w:styleId="phadditiontitle3">
    <w:name w:val="ph_addition_title_3"/>
    <w:basedOn w:val="Normal"/>
    <w:next w:val="Normal"/>
    <w:rsid w:val="00D67232"/>
    <w:pPr>
      <w:keepNext/>
      <w:keepLines/>
      <w:numPr>
        <w:ilvl w:val="2"/>
        <w:numId w:val="2"/>
      </w:numPr>
      <w:overflowPunct/>
      <w:autoSpaceDE/>
      <w:autoSpaceDN/>
      <w:adjustRightInd/>
      <w:spacing w:before="240" w:after="240" w:line="360" w:lineRule="auto"/>
      <w:jc w:val="both"/>
      <w:textAlignment w:val="auto"/>
      <w:outlineLvl w:val="2"/>
    </w:pPr>
    <w:rPr>
      <w:b/>
      <w:sz w:val="22"/>
      <w:szCs w:val="22"/>
      <w:lang w:val="ru-RU" w:eastAsia="ru-RU"/>
    </w:rPr>
  </w:style>
  <w:style w:type="paragraph" w:customStyle="1" w:styleId="phconfirmlist">
    <w:name w:val="ph_confirmlist"/>
    <w:basedOn w:val="Normal"/>
    <w:rsid w:val="00D67232"/>
    <w:pPr>
      <w:overflowPunct/>
      <w:autoSpaceDE/>
      <w:autoSpaceDN/>
      <w:adjustRightInd/>
      <w:spacing w:before="20" w:line="360" w:lineRule="auto"/>
      <w:jc w:val="center"/>
      <w:textAlignment w:val="auto"/>
    </w:pPr>
    <w:rPr>
      <w:b/>
      <w:caps/>
      <w:sz w:val="28"/>
      <w:szCs w:val="28"/>
      <w:lang w:val="ru-RU" w:eastAsia="ru-RU"/>
    </w:rPr>
  </w:style>
  <w:style w:type="paragraph" w:customStyle="1" w:styleId="phconfirmstampstamp">
    <w:name w:val="ph_confirmstamp_stamp"/>
    <w:basedOn w:val="Normal"/>
    <w:rsid w:val="00D67232"/>
    <w:pPr>
      <w:overflowPunct/>
      <w:autoSpaceDE/>
      <w:autoSpaceDN/>
      <w:adjustRightInd/>
      <w:spacing w:before="20"/>
      <w:textAlignment w:val="auto"/>
    </w:pPr>
    <w:rPr>
      <w:lang w:val="ru-RU" w:eastAsia="ru-RU"/>
    </w:rPr>
  </w:style>
  <w:style w:type="paragraph" w:customStyle="1" w:styleId="phconfirmstamptitle">
    <w:name w:val="ph_confirmstamp_title"/>
    <w:basedOn w:val="Normal"/>
    <w:next w:val="phconfirmstampstamp"/>
    <w:rsid w:val="00D67232"/>
    <w:pPr>
      <w:overflowPunct/>
      <w:autoSpaceDE/>
      <w:autoSpaceDN/>
      <w:adjustRightInd/>
      <w:spacing w:before="20"/>
      <w:textAlignment w:val="auto"/>
    </w:pPr>
    <w:rPr>
      <w:caps/>
      <w:szCs w:val="24"/>
      <w:lang w:val="ru-RU" w:eastAsia="ru-RU"/>
    </w:rPr>
  </w:style>
  <w:style w:type="paragraph" w:customStyle="1" w:styleId="phstampcenter">
    <w:name w:val="ph_stamp_center"/>
    <w:basedOn w:val="Normal"/>
    <w:locked/>
    <w:rsid w:val="00D67232"/>
    <w:pPr>
      <w:tabs>
        <w:tab w:val="left" w:pos="284"/>
      </w:tabs>
      <w:overflowPunct/>
      <w:autoSpaceDE/>
      <w:autoSpaceDN/>
      <w:adjustRightInd/>
      <w:spacing w:after="0" w:line="360" w:lineRule="auto"/>
      <w:jc w:val="center"/>
      <w:textAlignment w:val="auto"/>
    </w:pPr>
    <w:rPr>
      <w:sz w:val="18"/>
      <w:szCs w:val="18"/>
      <w:lang w:val="ru-RU" w:eastAsia="ru-RU"/>
    </w:rPr>
  </w:style>
  <w:style w:type="paragraph" w:customStyle="1" w:styleId="phstampcenteritalic">
    <w:name w:val="ph_stamp_center_italic"/>
    <w:basedOn w:val="Normal"/>
    <w:link w:val="phstampcenteritalic0"/>
    <w:rsid w:val="00D67232"/>
    <w:pPr>
      <w:overflowPunct/>
      <w:autoSpaceDE/>
      <w:autoSpaceDN/>
      <w:adjustRightInd/>
      <w:spacing w:before="20" w:after="20" w:line="360" w:lineRule="auto"/>
      <w:jc w:val="center"/>
      <w:textAlignment w:val="auto"/>
    </w:pPr>
    <w:rPr>
      <w:i/>
      <w:sz w:val="16"/>
      <w:lang w:val="ru-RU" w:eastAsia="ru-RU"/>
    </w:rPr>
  </w:style>
  <w:style w:type="paragraph" w:customStyle="1" w:styleId="phstampitalic">
    <w:name w:val="ph_stamp_italic"/>
    <w:basedOn w:val="Normal"/>
    <w:link w:val="phstampitalic0"/>
    <w:rsid w:val="00D67232"/>
    <w:pPr>
      <w:overflowPunct/>
      <w:autoSpaceDE/>
      <w:autoSpaceDN/>
      <w:adjustRightInd/>
      <w:spacing w:before="20" w:after="20" w:line="360" w:lineRule="auto"/>
      <w:ind w:left="57"/>
      <w:jc w:val="both"/>
      <w:textAlignment w:val="auto"/>
    </w:pPr>
    <w:rPr>
      <w:i/>
      <w:sz w:val="16"/>
      <w:lang w:val="ru-RU" w:eastAsia="ru-RU"/>
    </w:rPr>
  </w:style>
  <w:style w:type="paragraph" w:customStyle="1" w:styleId="phtitlepageconfirmstamp">
    <w:name w:val="ph_titlepage_confirmstamp"/>
    <w:basedOn w:val="Normal"/>
    <w:autoRedefine/>
    <w:rsid w:val="00D67232"/>
    <w:pPr>
      <w:suppressAutoHyphens/>
      <w:overflowPunct/>
      <w:autoSpaceDE/>
      <w:autoSpaceDN/>
      <w:adjustRightInd/>
      <w:spacing w:before="60" w:after="60" w:line="360" w:lineRule="auto"/>
      <w:jc w:val="both"/>
      <w:textAlignment w:val="auto"/>
    </w:pPr>
    <w:rPr>
      <w:color w:val="000000"/>
      <w:szCs w:val="24"/>
      <w:lang w:val="ru-RU" w:eastAsia="ru-RU"/>
    </w:rPr>
  </w:style>
  <w:style w:type="paragraph" w:customStyle="1" w:styleId="phtitlepagedocument">
    <w:name w:val="ph_titlepage_document"/>
    <w:basedOn w:val="Normal"/>
    <w:autoRedefine/>
    <w:rsid w:val="0051209A"/>
    <w:pPr>
      <w:overflowPunct/>
      <w:autoSpaceDE/>
      <w:autoSpaceDN/>
      <w:adjustRightInd/>
      <w:spacing w:before="240" w:line="360" w:lineRule="auto"/>
      <w:jc w:val="center"/>
      <w:textAlignment w:val="auto"/>
    </w:pPr>
    <w:rPr>
      <w:rFonts w:cs="Arial"/>
      <w:b/>
      <w:color w:val="FFFFFF"/>
      <w:sz w:val="44"/>
      <w:szCs w:val="44"/>
      <w:lang w:val="ru-RU"/>
    </w:rPr>
  </w:style>
  <w:style w:type="paragraph" w:customStyle="1" w:styleId="phtitlepageother">
    <w:name w:val="ph_titlepage_other"/>
    <w:basedOn w:val="Normal"/>
    <w:rsid w:val="00D67232"/>
    <w:pPr>
      <w:overflowPunct/>
      <w:autoSpaceDE/>
      <w:autoSpaceDN/>
      <w:adjustRightInd/>
      <w:spacing w:line="360" w:lineRule="auto"/>
      <w:jc w:val="center"/>
      <w:textAlignment w:val="auto"/>
    </w:pPr>
    <w:rPr>
      <w:rFonts w:cs="Arial"/>
      <w:szCs w:val="28"/>
      <w:lang w:val="ru-RU"/>
    </w:rPr>
  </w:style>
  <w:style w:type="paragraph" w:customStyle="1" w:styleId="phtitlepagesystemfull">
    <w:name w:val="ph_titlepage_system_full"/>
    <w:basedOn w:val="Normal"/>
    <w:next w:val="Normal"/>
    <w:rsid w:val="00D67232"/>
    <w:pPr>
      <w:overflowPunct/>
      <w:autoSpaceDE/>
      <w:autoSpaceDN/>
      <w:adjustRightInd/>
      <w:spacing w:line="360" w:lineRule="auto"/>
      <w:jc w:val="center"/>
      <w:textAlignment w:val="auto"/>
    </w:pPr>
    <w:rPr>
      <w:rFonts w:cs="Arial"/>
      <w:b/>
      <w:bCs/>
      <w:sz w:val="32"/>
      <w:szCs w:val="32"/>
      <w:lang w:val="ru-RU"/>
    </w:rPr>
  </w:style>
  <w:style w:type="character" w:customStyle="1" w:styleId="phstampitalic0">
    <w:name w:val="ph_stamp_italic Знак"/>
    <w:link w:val="phstampitalic"/>
    <w:locked/>
    <w:rsid w:val="00D67232"/>
    <w:rPr>
      <w:rFonts w:ascii="Arial" w:hAnsi="Arial"/>
      <w:i/>
      <w:sz w:val="16"/>
      <w:lang w:val="ru-RU" w:eastAsia="ru-RU"/>
    </w:rPr>
  </w:style>
  <w:style w:type="character" w:customStyle="1" w:styleId="phstampcenteritalic0">
    <w:name w:val="ph_stamp_center_italic Знак"/>
    <w:link w:val="phstampcenteritalic"/>
    <w:locked/>
    <w:rsid w:val="00D67232"/>
    <w:rPr>
      <w:rFonts w:ascii="Arial" w:hAnsi="Arial"/>
      <w:i/>
      <w:sz w:val="16"/>
      <w:lang w:val="ru-RU" w:eastAsia="ru-RU"/>
    </w:rPr>
  </w:style>
  <w:style w:type="paragraph" w:customStyle="1" w:styleId="s24">
    <w:name w:val="s24 Титульный лист"/>
    <w:basedOn w:val="Normal"/>
    <w:rsid w:val="00D67232"/>
    <w:pPr>
      <w:keepNext/>
      <w:widowControl w:val="0"/>
      <w:spacing w:before="120" w:after="240"/>
      <w:jc w:val="center"/>
    </w:pPr>
    <w:rPr>
      <w:b/>
      <w:sz w:val="32"/>
      <w:lang w:val="ru-RU" w:eastAsia="ru-RU"/>
    </w:rPr>
  </w:style>
  <w:style w:type="table" w:styleId="TableGrid">
    <w:name w:val="Table Grid"/>
    <w:basedOn w:val="TableNormal"/>
    <w:uiPriority w:val="59"/>
    <w:rsid w:val="00501FD3"/>
    <w:pPr>
      <w:overflowPunct w:val="0"/>
      <w:autoSpaceDE w:val="0"/>
      <w:autoSpaceDN w:val="0"/>
      <w:adjustRightInd w:val="0"/>
      <w:spacing w:after="120"/>
      <w:textAlignment w:val="baseline"/>
    </w:pPr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F802A9"/>
    <w:pPr>
      <w:shd w:val="clear" w:color="auto" w:fill="000080"/>
    </w:pPr>
    <w:rPr>
      <w:rFonts w:ascii="Times New Roman" w:hAnsi="Times New Roman"/>
      <w:sz w:val="20"/>
    </w:rPr>
  </w:style>
  <w:style w:type="character" w:customStyle="1" w:styleId="DocumentMapChar">
    <w:name w:val="Document Map Char"/>
    <w:link w:val="DocumentMap"/>
    <w:semiHidden/>
    <w:locked/>
    <w:rsid w:val="00F802A9"/>
    <w:rPr>
      <w:rFonts w:ascii="Times New Roman" w:hAnsi="Times New Roman"/>
      <w:shd w:val="clear" w:color="auto" w:fill="000080"/>
      <w:lang w:val="en-US" w:eastAsia="en-US"/>
    </w:rPr>
  </w:style>
  <w:style w:type="numbering" w:customStyle="1" w:styleId="phadditiontitle">
    <w:name w:val="ph_additiontitle"/>
    <w:rsid w:val="004F7C3B"/>
    <w:pPr>
      <w:numPr>
        <w:numId w:val="2"/>
      </w:numPr>
    </w:pPr>
  </w:style>
  <w:style w:type="character" w:styleId="CommentReference">
    <w:name w:val="annotation reference"/>
    <w:locked/>
    <w:rsid w:val="00F802A9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F802A9"/>
    <w:rPr>
      <w:sz w:val="20"/>
    </w:rPr>
  </w:style>
  <w:style w:type="character" w:customStyle="1" w:styleId="CommentTextChar">
    <w:name w:val="Comment Text Char"/>
    <w:link w:val="CommentText"/>
    <w:rsid w:val="00F802A9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locked/>
    <w:rsid w:val="00F802A9"/>
    <w:rPr>
      <w:b/>
      <w:bCs/>
    </w:rPr>
  </w:style>
  <w:style w:type="character" w:customStyle="1" w:styleId="CommentSubjectChar">
    <w:name w:val="Comment Subject Char"/>
    <w:link w:val="CommentSubject"/>
    <w:rsid w:val="00F802A9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5B1B16"/>
    <w:rPr>
      <w:rFonts w:ascii="Arial" w:hAnsi="Arial"/>
      <w:sz w:val="24"/>
      <w:lang w:val="en-US" w:eastAsia="en-US"/>
    </w:rPr>
  </w:style>
  <w:style w:type="character" w:styleId="Hyperlink">
    <w:name w:val="Hyperlink"/>
    <w:uiPriority w:val="99"/>
    <w:locked/>
    <w:rsid w:val="00620B0B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33B9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ru-RU"/>
    </w:rPr>
  </w:style>
  <w:style w:type="paragraph" w:styleId="BodyTextIndent">
    <w:name w:val="Body Text Indent"/>
    <w:basedOn w:val="Normal"/>
    <w:link w:val="BodyTextIndentChar"/>
    <w:locked/>
    <w:rsid w:val="001E6CF3"/>
    <w:pPr>
      <w:ind w:left="283"/>
    </w:pPr>
  </w:style>
  <w:style w:type="character" w:customStyle="1" w:styleId="BodyTextIndentChar">
    <w:name w:val="Body Text Indent Char"/>
    <w:link w:val="BodyTextIndent"/>
    <w:rsid w:val="001E6CF3"/>
    <w:rPr>
      <w:rFonts w:ascii="Arial" w:hAnsi="Arial"/>
      <w:sz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960B3C"/>
    <w:rPr>
      <w:rFonts w:ascii="Calibri" w:eastAsia="Calibri" w:hAnsi="Calibri"/>
      <w:sz w:val="22"/>
      <w:szCs w:val="22"/>
      <w:lang w:val="ru-RU" w:eastAsia="en-US"/>
    </w:rPr>
  </w:style>
  <w:style w:type="table" w:styleId="GridTable4-Accent3">
    <w:name w:val="Grid Table 4 Accent 3"/>
    <w:basedOn w:val="TableNormal"/>
    <w:uiPriority w:val="49"/>
    <w:rsid w:val="00DB3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List4">
    <w:name w:val="Table List 4"/>
    <w:basedOn w:val="TableNormal"/>
    <w:locked/>
    <w:rsid w:val="00DB3F6A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NormalWeb">
    <w:name w:val="Normal (Web)"/>
    <w:basedOn w:val="Normal"/>
    <w:uiPriority w:val="99"/>
    <w:unhideWhenUsed/>
    <w:locked/>
    <w:rsid w:val="00656F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ru-RU" w:eastAsia="ru-RU"/>
    </w:rPr>
  </w:style>
  <w:style w:type="table" w:styleId="ColorfulGrid-Accent3">
    <w:name w:val="Colorful Grid Accent 3"/>
    <w:basedOn w:val="TableNormal"/>
    <w:uiPriority w:val="73"/>
    <w:rsid w:val="00D072B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2-Accent3">
    <w:name w:val="Grid Table 2 Accent 3"/>
    <w:basedOn w:val="TableNormal"/>
    <w:uiPriority w:val="47"/>
    <w:rsid w:val="00D072BE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styleId="Emphasis">
    <w:name w:val="Emphasis"/>
    <w:qFormat/>
    <w:rsid w:val="00D072BE"/>
    <w:rPr>
      <w:i/>
      <w:iCs/>
    </w:rPr>
  </w:style>
  <w:style w:type="paragraph" w:styleId="NoSpacing">
    <w:name w:val="No Spacing"/>
    <w:uiPriority w:val="1"/>
    <w:qFormat/>
    <w:rsid w:val="00D072B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US" w:eastAsia="en-US"/>
    </w:rPr>
  </w:style>
  <w:style w:type="paragraph" w:customStyle="1" w:styleId="Default">
    <w:name w:val="Default"/>
    <w:rsid w:val="005120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E4A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79003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42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icenses@nis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Kristina.strbac@nis.r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vladimir.balsic@nis.rs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aleksandar.ognjanovic@nis.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Davydov\&#1052;&#1086;&#1080;%20&#1076;&#1086;&#1082;&#1091;&#1084;&#1077;&#1085;&#1090;&#1099;\GPN\&#1064;&#1072;&#1073;&#1083;&#1086;&#1085;&#1099;%20&#1076;&#1082;&#1086;&#1091;&#1084;&#1077;&#1085;&#1090;&#1086;&#1074;%20v2\&#1064;&#1072;&#1073;&#1083;&#1086;&#1085;%20-%20&#1054;&#1073;&#1086;&#1089;&#1085;&#1086;&#1074;&#1072;&#1085;&#1080;&#1077;%20&#1087;&#1088;&#1086;&#1077;&#1082;&#1090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_x0020_do_x0020_tehni_x010d_kog_x0020_zadataka xmlns="4861e1ed-e6e8-4c30-9918-9199f26d3809">
      <Url xsi:nil="true"/>
      <Description xsi:nil="true"/>
    </Link_x0020_do_x0020_tehni_x010d_kog_x0020_zadataka>
    <_dlc_DocId xmlns="32f885fe-04af-4269-b17a-c86375d58b08">TFZJFSYUQEC2-187-17430</_dlc_DocId>
    <_dlc_DocIdUrl xmlns="32f885fe-04af-4269-b17a-c86375d58b08">
      <Url>https://int.nis.local/it/CorporateApplication/_layouts/15/DocIdRedir.aspx?ID=TFZJFSYUQEC2-187-17430</Url>
      <Description>TFZJFSYUQEC2-187-17430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DCFFBA82A2949A8599B6599CB71B1" ma:contentTypeVersion="12" ma:contentTypeDescription="Create a new document." ma:contentTypeScope="" ma:versionID="3f0f81d550517f26e5a60a32c07a25fa">
  <xsd:schema xmlns:xsd="http://www.w3.org/2001/XMLSchema" xmlns:xs="http://www.w3.org/2001/XMLSchema" xmlns:p="http://schemas.microsoft.com/office/2006/metadata/properties" xmlns:ns2="c463f68d-9570-4c01-a9aa-d0ef2f989e9c" xmlns:ns3="32f885fe-04af-4269-b17a-c86375d58b08" xmlns:ns4="4861e1ed-e6e8-4c30-9918-9199f26d3809" targetNamespace="http://schemas.microsoft.com/office/2006/metadata/properties" ma:root="true" ma:fieldsID="991f0abe36f745dbea655f164920fb7c" ns2:_="" ns3:_="" ns4:_="">
    <xsd:import namespace="c463f68d-9570-4c01-a9aa-d0ef2f989e9c"/>
    <xsd:import namespace="32f885fe-04af-4269-b17a-c86375d58b08"/>
    <xsd:import namespace="4861e1ed-e6e8-4c30-9918-9199f26d38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4:Link_x0020_do_x0020_tehni_x010d_kog_x0020_zadata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3f68d-9570-4c01-a9aa-d0ef2f989e9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f885fe-04af-4269-b17a-c86375d58b0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1e1ed-e6e8-4c30-9918-9199f26d3809" elementFormDefault="qualified">
    <xsd:import namespace="http://schemas.microsoft.com/office/2006/documentManagement/types"/>
    <xsd:import namespace="http://schemas.microsoft.com/office/infopath/2007/PartnerControls"/>
    <xsd:element name="Link_x0020_do_x0020_tehni_x010d_kog_x0020_zadataka" ma:index="13" nillable="true" ma:displayName="Link do tehničkog zadataka" ma:format="Hyperlink" ma:internalName="Link_x0020_do_x0020_tehni_x010d_kog_x0020_zadata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944E-9CF8-40CF-AF24-48778783144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B477BC8-D801-4FFC-A9F4-53668645AAC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FF8B10C-F8B3-4979-A0E7-3FB7CE04F568}">
  <ds:schemaRefs>
    <ds:schemaRef ds:uri="http://schemas.microsoft.com/office/2006/metadata/properties"/>
    <ds:schemaRef ds:uri="http://schemas.microsoft.com/office/infopath/2007/PartnerControls"/>
    <ds:schemaRef ds:uri="4861e1ed-e6e8-4c30-9918-9199f26d3809"/>
    <ds:schemaRef ds:uri="32f885fe-04af-4269-b17a-c86375d58b08"/>
  </ds:schemaRefs>
</ds:datastoreItem>
</file>

<file path=customXml/itemProps4.xml><?xml version="1.0" encoding="utf-8"?>
<ds:datastoreItem xmlns:ds="http://schemas.openxmlformats.org/officeDocument/2006/customXml" ds:itemID="{4F74A7FD-6A6E-4DF4-BB26-85924EA44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63f68d-9570-4c01-a9aa-d0ef2f989e9c"/>
    <ds:schemaRef ds:uri="32f885fe-04af-4269-b17a-c86375d58b08"/>
    <ds:schemaRef ds:uri="4861e1ed-e6e8-4c30-9918-9199f26d38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13641A-D1A2-4D90-A034-DB26A534DCE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514129-B3DD-47F6-967C-ECD08FD0E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- Обоснование проекта</Template>
  <TotalTime>2</TotalTime>
  <Pages>4</Pages>
  <Words>398</Words>
  <Characters>2272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Prilog 1 Standarda SA-08.05.30-001_V4.0</vt:lpstr>
      <vt:lpstr>Prilog 1 Standarda SA-08.05.30-001_V4.0</vt:lpstr>
      <vt:lpstr>Концепция проекта</vt:lpstr>
    </vt:vector>
  </TitlesOfParts>
  <Company>NIS</Company>
  <LinksUpToDate>false</LinksUpToDate>
  <CharactersWithSpaces>2665</CharactersWithSpaces>
  <SharedDoc>false</SharedDoc>
  <HLinks>
    <vt:vector size="54" baseType="variant">
      <vt:variant>
        <vt:i4>5963832</vt:i4>
      </vt:variant>
      <vt:variant>
        <vt:i4>48</vt:i4>
      </vt:variant>
      <vt:variant>
        <vt:i4>0</vt:i4>
      </vt:variant>
      <vt:variant>
        <vt:i4>5</vt:i4>
      </vt:variant>
      <vt:variant>
        <vt:lpwstr>mailto:nada.nikolic@nis.eu</vt:lpwstr>
      </vt:variant>
      <vt:variant>
        <vt:lpwstr/>
      </vt:variant>
      <vt:variant>
        <vt:i4>7274509</vt:i4>
      </vt:variant>
      <vt:variant>
        <vt:i4>45</vt:i4>
      </vt:variant>
      <vt:variant>
        <vt:i4>0</vt:i4>
      </vt:variant>
      <vt:variant>
        <vt:i4>5</vt:i4>
      </vt:variant>
      <vt:variant>
        <vt:lpwstr>mailto:bojan.markovic@nis.eu</vt:lpwstr>
      </vt:variant>
      <vt:variant>
        <vt:lpwstr/>
      </vt:variant>
      <vt:variant>
        <vt:i4>1310782</vt:i4>
      </vt:variant>
      <vt:variant>
        <vt:i4>39</vt:i4>
      </vt:variant>
      <vt:variant>
        <vt:i4>0</vt:i4>
      </vt:variant>
      <vt:variant>
        <vt:i4>5</vt:i4>
      </vt:variant>
      <vt:variant>
        <vt:lpwstr>mailto:licenses@nis.eu</vt:lpwstr>
      </vt:variant>
      <vt:variant>
        <vt:lpwstr/>
      </vt:variant>
      <vt:variant>
        <vt:i4>1507387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_Toc82604614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_Toc82604613</vt:lpwstr>
      </vt:variant>
      <vt:variant>
        <vt:i4>1114171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_Toc82604612</vt:lpwstr>
      </vt:variant>
      <vt:variant>
        <vt:i4>1179707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_Toc82604611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_Toc82604610</vt:lpwstr>
      </vt:variant>
      <vt:variant>
        <vt:i4>1703994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_Toc82604609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Standarda SA-08.05.30-001_V4.0</dc:title>
  <dc:subject/>
  <dc:creator>khomov.kyu</dc:creator>
  <cp:keywords>Klasifikacija: За интерну употребу/Restricted</cp:keywords>
  <dc:description/>
  <cp:lastModifiedBy>Aleksandar Ognjanovic</cp:lastModifiedBy>
  <cp:revision>6</cp:revision>
  <cp:lastPrinted>2024-10-16T09:04:00Z</cp:lastPrinted>
  <dcterms:created xsi:type="dcterms:W3CDTF">2025-05-26T11:02:00Z</dcterms:created>
  <dcterms:modified xsi:type="dcterms:W3CDTF">2026-06-09T10:58:00Z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мя проекта">
    <vt:lpwstr>Введите код и наименование проекта</vt:lpwstr>
  </property>
  <property fmtid="{D5CDD505-2E9C-101B-9397-08002B2CF9AE}" pid="3" name="_dlc_DocId">
    <vt:lpwstr>2011-10-149888</vt:lpwstr>
  </property>
  <property fmtid="{D5CDD505-2E9C-101B-9397-08002B2CF9AE}" pid="4" name="_dlc_DocIdItemGuid">
    <vt:lpwstr>8762365f-5319-49d7-b7fd-ca86fa607b12</vt:lpwstr>
  </property>
  <property fmtid="{D5CDD505-2E9C-101B-9397-08002B2CF9AE}" pid="5" name="_dlc_DocIdUrl">
    <vt:lpwstr>http://nisdms.nis.local/_layouts/DocIdRedir.aspx?ID=2011-10-149888, 2011-10-149888</vt:lpwstr>
  </property>
  <property fmtid="{D5CDD505-2E9C-101B-9397-08002B2CF9AE}" pid="6" name="ContentTypeId">
    <vt:lpwstr>0x01010014BDCFFBA82A2949A8599B6599CB71B1</vt:lpwstr>
  </property>
  <property fmtid="{D5CDD505-2E9C-101B-9397-08002B2CF9AE}" pid="7" name="TitusGUID">
    <vt:lpwstr>40d03fbf-84e1-4568-bd75-031994efbce5</vt:lpwstr>
  </property>
  <property fmtid="{D5CDD505-2E9C-101B-9397-08002B2CF9AE}" pid="8" name="NISKlasifikacija">
    <vt:lpwstr>Za-internu-upotrebu-Restricted</vt:lpwstr>
  </property>
  <property fmtid="{D5CDD505-2E9C-101B-9397-08002B2CF9AE}" pid="9" name="Klasifikacija">
    <vt:lpwstr>Za-internu-upotrebu-Restricted</vt:lpwstr>
  </property>
</Properties>
</file>